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A9F1A" w14:textId="77777777" w:rsidR="00D112E6" w:rsidRDefault="00D112E6">
      <w:pPr>
        <w:pStyle w:val="Standard"/>
        <w:spacing w:line="360" w:lineRule="auto"/>
        <w:jc w:val="center"/>
        <w:rPr>
          <w:rFonts w:ascii="Verdana" w:eastAsia="Times New Roman" w:hAnsi="Verdana" w:cs="Times New Roman"/>
          <w:b/>
          <w:sz w:val="26"/>
          <w:szCs w:val="20"/>
          <w:lang w:val="pl-PL"/>
        </w:rPr>
      </w:pPr>
    </w:p>
    <w:p w14:paraId="3D066836" w14:textId="77777777" w:rsidR="00D112E6" w:rsidRDefault="00000000">
      <w:pPr>
        <w:pStyle w:val="Standard"/>
        <w:spacing w:line="360" w:lineRule="auto"/>
        <w:jc w:val="center"/>
        <w:rPr>
          <w:rFonts w:ascii="Verdana" w:eastAsia="Times New Roman" w:hAnsi="Verdana" w:cs="Times New Roman"/>
          <w:b/>
          <w:sz w:val="26"/>
          <w:szCs w:val="20"/>
          <w:lang w:val="pl-PL"/>
        </w:rPr>
      </w:pPr>
      <w:r>
        <w:rPr>
          <w:rFonts w:ascii="Verdana" w:eastAsia="Times New Roman" w:hAnsi="Verdana" w:cs="Times New Roman"/>
          <w:b/>
          <w:sz w:val="26"/>
          <w:szCs w:val="20"/>
          <w:lang w:val="pl-PL"/>
        </w:rPr>
        <w:t>KARTA ZGŁOSZENIOWA  -  KONKURS</w:t>
      </w:r>
    </w:p>
    <w:p w14:paraId="39D8A933" w14:textId="77777777" w:rsidR="00D112E6" w:rsidRDefault="00000000">
      <w:pPr>
        <w:pStyle w:val="Standard"/>
        <w:spacing w:line="360" w:lineRule="auto"/>
        <w:jc w:val="center"/>
      </w:pPr>
      <w:r>
        <w:rPr>
          <w:rStyle w:val="a7"/>
          <w:rFonts w:ascii="Verdana" w:hAnsi="Verdana"/>
          <w:b/>
          <w:i/>
          <w:sz w:val="26"/>
          <w:szCs w:val="20"/>
          <w:lang w:val="pl-PL"/>
        </w:rPr>
        <w:t>“Czyste środowisko rzeki Bug to nasza zdrowa przyszłość”</w:t>
      </w:r>
    </w:p>
    <w:p w14:paraId="47DFCB3D" w14:textId="77777777" w:rsidR="00D112E6" w:rsidRDefault="00000000">
      <w:pPr>
        <w:pStyle w:val="Standard"/>
        <w:numPr>
          <w:ilvl w:val="0"/>
          <w:numId w:val="19"/>
        </w:numPr>
        <w:spacing w:line="360" w:lineRule="auto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</w:rPr>
        <w:t>Dane uczestnika</w:t>
      </w:r>
    </w:p>
    <w:p w14:paraId="6F84C876" w14:textId="77777777" w:rsidR="00D112E6" w:rsidRDefault="00000000">
      <w:pPr>
        <w:pStyle w:val="Standard"/>
        <w:spacing w:line="360" w:lineRule="auto"/>
        <w:ind w:left="1134"/>
      </w:pPr>
      <w:r>
        <w:rPr>
          <w:rStyle w:val="a7"/>
          <w:rFonts w:ascii="Verdana" w:eastAsia="Times New Roman" w:hAnsi="Verdana" w:cs="Times New Roman"/>
          <w:sz w:val="20"/>
          <w:szCs w:val="20"/>
        </w:rPr>
        <w:t xml:space="preserve">imię i nazwisko </w:t>
      </w:r>
      <w:r>
        <w:rPr>
          <w:rStyle w:val="a7"/>
          <w:rFonts w:ascii="Verdana" w:eastAsia="Times New Roman" w:hAnsi="Verdana" w:cs="Times New Roman"/>
          <w:sz w:val="20"/>
          <w:szCs w:val="20"/>
          <w:lang w:val="pl-PL"/>
        </w:rPr>
        <w:t xml:space="preserve">uczestnika </w:t>
      </w:r>
      <w:r>
        <w:rPr>
          <w:rStyle w:val="a7"/>
          <w:rFonts w:ascii="Verdana" w:eastAsia="Times New Roman" w:hAnsi="Verdana" w:cs="Times New Roman"/>
          <w:sz w:val="20"/>
          <w:szCs w:val="20"/>
          <w:lang w:val="pl-PL"/>
        </w:rPr>
        <w:tab/>
        <w:t>………….…………………………………………………………......…….</w:t>
      </w:r>
    </w:p>
    <w:p w14:paraId="540B46E2" w14:textId="77777777" w:rsidR="00D112E6" w:rsidRDefault="00000000">
      <w:pPr>
        <w:pStyle w:val="Standard"/>
        <w:numPr>
          <w:ilvl w:val="0"/>
          <w:numId w:val="4"/>
        </w:numPr>
        <w:tabs>
          <w:tab w:val="left" w:pos="2671"/>
        </w:tabs>
        <w:spacing w:line="360" w:lineRule="auto"/>
      </w:pPr>
      <w:r>
        <w:rPr>
          <w:rFonts w:ascii="Verdana" w:eastAsia="Times New Roman" w:hAnsi="Verdana" w:cs="Times New Roman"/>
          <w:sz w:val="20"/>
          <w:szCs w:val="20"/>
          <w:lang w:val="pl-PL"/>
        </w:rPr>
        <w:t xml:space="preserve">imię i nazwisko opiekuna </w:t>
      </w:r>
      <w:r>
        <w:rPr>
          <w:rFonts w:ascii="Verdana" w:eastAsia="Times New Roman" w:hAnsi="Verdana" w:cs="Times New Roman"/>
          <w:sz w:val="20"/>
          <w:szCs w:val="20"/>
          <w:lang w:val="pl-PL"/>
        </w:rPr>
        <w:tab/>
      </w:r>
      <w:r>
        <w:rPr>
          <w:rStyle w:val="a7"/>
          <w:rFonts w:ascii="Verdana" w:eastAsia="Times New Roman" w:hAnsi="Verdana" w:cs="Times New Roman"/>
          <w:sz w:val="20"/>
          <w:szCs w:val="20"/>
          <w:lang w:val="pl-PL"/>
        </w:rPr>
        <w:tab/>
        <w:t>………….…………………………………………………………......…….</w:t>
      </w:r>
    </w:p>
    <w:p w14:paraId="4FAB3B38" w14:textId="77777777" w:rsidR="00D112E6" w:rsidRDefault="00000000">
      <w:pPr>
        <w:pStyle w:val="Standard"/>
        <w:numPr>
          <w:ilvl w:val="0"/>
          <w:numId w:val="20"/>
        </w:numPr>
        <w:tabs>
          <w:tab w:val="left" w:pos="2671"/>
        </w:tabs>
        <w:spacing w:line="360" w:lineRule="auto"/>
      </w:pPr>
      <w:r>
        <w:rPr>
          <w:rFonts w:ascii="Verdana" w:eastAsia="Times New Roman" w:hAnsi="Verdana" w:cs="Times New Roman"/>
          <w:sz w:val="20"/>
          <w:szCs w:val="20"/>
          <w:lang w:val="pl-PL"/>
        </w:rPr>
        <w:t>data urodzenia uczestnika</w:t>
      </w:r>
      <w:r>
        <w:rPr>
          <w:rFonts w:ascii="Verdana" w:eastAsia="Times New Roman" w:hAnsi="Verdana" w:cs="Times New Roman"/>
          <w:sz w:val="20"/>
          <w:szCs w:val="20"/>
          <w:lang w:val="pl-PL"/>
        </w:rPr>
        <w:tab/>
      </w:r>
      <w:r>
        <w:rPr>
          <w:rFonts w:ascii="Verdana" w:eastAsia="Times New Roman" w:hAnsi="Verdana" w:cs="Times New Roman"/>
          <w:sz w:val="20"/>
          <w:szCs w:val="20"/>
          <w:lang w:val="pl-PL"/>
        </w:rPr>
        <w:tab/>
      </w:r>
      <w:r>
        <w:rPr>
          <w:rStyle w:val="a7"/>
          <w:rFonts w:ascii="Verdana" w:eastAsia="Times New Roman" w:hAnsi="Verdana" w:cs="Times New Roman"/>
          <w:sz w:val="20"/>
          <w:szCs w:val="20"/>
          <w:lang w:val="pl-PL"/>
        </w:rPr>
        <w:t>………….…………………………………………………………......…….</w:t>
      </w:r>
      <w:r>
        <w:rPr>
          <w:rFonts w:ascii="Verdana" w:eastAsia="Times New Roman" w:hAnsi="Verdana" w:cs="Times New Roman"/>
          <w:sz w:val="20"/>
          <w:szCs w:val="20"/>
          <w:u w:val="single"/>
          <w:lang w:val="pl-PL"/>
        </w:rPr>
        <w:t xml:space="preserve">    </w:t>
      </w:r>
    </w:p>
    <w:p w14:paraId="770BBB7E" w14:textId="77777777" w:rsidR="00D112E6" w:rsidRDefault="00000000">
      <w:pPr>
        <w:pStyle w:val="Standard"/>
        <w:numPr>
          <w:ilvl w:val="0"/>
          <w:numId w:val="13"/>
        </w:numPr>
        <w:tabs>
          <w:tab w:val="left" w:pos="2671"/>
        </w:tabs>
        <w:spacing w:line="360" w:lineRule="auto"/>
      </w:pPr>
      <w:r>
        <w:rPr>
          <w:rStyle w:val="a7"/>
          <w:rFonts w:ascii="Verdana" w:eastAsia="Times New Roman" w:hAnsi="Verdana" w:cs="Times New Roman"/>
          <w:sz w:val="20"/>
          <w:szCs w:val="20"/>
        </w:rPr>
        <w:t xml:space="preserve">adres e-mail </w:t>
      </w:r>
      <w:r>
        <w:rPr>
          <w:rStyle w:val="a7"/>
          <w:rFonts w:ascii="Verdana" w:eastAsia="Times New Roman" w:hAnsi="Verdana" w:cs="Times New Roman"/>
          <w:sz w:val="20"/>
          <w:szCs w:val="20"/>
          <w:lang w:val="pl-PL"/>
        </w:rPr>
        <w:t xml:space="preserve">opiekuna </w:t>
      </w:r>
      <w:r>
        <w:rPr>
          <w:rStyle w:val="a7"/>
          <w:rFonts w:ascii="Verdana" w:eastAsia="Times New Roman" w:hAnsi="Verdana" w:cs="Times New Roman"/>
          <w:sz w:val="20"/>
          <w:szCs w:val="20"/>
          <w:lang w:val="pl-PL"/>
        </w:rPr>
        <w:tab/>
      </w:r>
      <w:r>
        <w:rPr>
          <w:rStyle w:val="a7"/>
          <w:rFonts w:ascii="Verdana" w:eastAsia="Times New Roman" w:hAnsi="Verdana" w:cs="Times New Roman"/>
          <w:sz w:val="20"/>
          <w:szCs w:val="20"/>
          <w:lang w:val="pl-PL"/>
        </w:rPr>
        <w:tab/>
        <w:t>………….…………………………………………………………......…….</w:t>
      </w:r>
    </w:p>
    <w:p w14:paraId="1824BD0C" w14:textId="77777777" w:rsidR="00D112E6" w:rsidRDefault="00000000">
      <w:pPr>
        <w:pStyle w:val="Standard"/>
        <w:numPr>
          <w:ilvl w:val="0"/>
          <w:numId w:val="13"/>
        </w:numPr>
        <w:tabs>
          <w:tab w:val="left" w:pos="2671"/>
        </w:tabs>
        <w:spacing w:line="360" w:lineRule="auto"/>
      </w:pPr>
      <w:r>
        <w:rPr>
          <w:rStyle w:val="a7"/>
          <w:rFonts w:ascii="Verdana" w:eastAsia="Times New Roman" w:hAnsi="Verdana" w:cs="Times New Roman"/>
          <w:sz w:val="20"/>
          <w:szCs w:val="20"/>
        </w:rPr>
        <w:t xml:space="preserve">numer telefonu </w:t>
      </w:r>
      <w:r>
        <w:rPr>
          <w:rStyle w:val="a7"/>
          <w:rFonts w:ascii="Verdana" w:eastAsia="Times New Roman" w:hAnsi="Verdana" w:cs="Times New Roman"/>
          <w:sz w:val="20"/>
          <w:szCs w:val="20"/>
          <w:lang w:val="pl-PL"/>
        </w:rPr>
        <w:t>opiekuna</w:t>
      </w:r>
      <w:r>
        <w:rPr>
          <w:rStyle w:val="a7"/>
          <w:rFonts w:ascii="Verdana" w:eastAsia="Times New Roman" w:hAnsi="Verdana" w:cs="Times New Roman"/>
          <w:sz w:val="20"/>
          <w:szCs w:val="20"/>
          <w:lang w:val="pl-PL"/>
        </w:rPr>
        <w:tab/>
      </w:r>
      <w:r>
        <w:rPr>
          <w:rStyle w:val="a7"/>
          <w:rFonts w:ascii="Verdana" w:eastAsia="Times New Roman" w:hAnsi="Verdana" w:cs="Times New Roman"/>
          <w:sz w:val="20"/>
          <w:szCs w:val="20"/>
          <w:lang w:val="pl-PL"/>
        </w:rPr>
        <w:tab/>
        <w:t>………….…………………………………………………………......…….</w:t>
      </w:r>
    </w:p>
    <w:p w14:paraId="54753AF8" w14:textId="77777777" w:rsidR="00D112E6" w:rsidRDefault="00000000">
      <w:pPr>
        <w:pStyle w:val="Standard"/>
        <w:numPr>
          <w:ilvl w:val="0"/>
          <w:numId w:val="17"/>
        </w:numPr>
        <w:spacing w:line="360" w:lineRule="auto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</w:rPr>
        <w:t>Informacje o filmie</w:t>
      </w:r>
    </w:p>
    <w:p w14:paraId="30640C1E" w14:textId="77777777" w:rsidR="00D112E6" w:rsidRDefault="00000000">
      <w:pPr>
        <w:pStyle w:val="Standard"/>
        <w:numPr>
          <w:ilvl w:val="0"/>
          <w:numId w:val="21"/>
        </w:numPr>
        <w:tabs>
          <w:tab w:val="left" w:pos="2671"/>
        </w:tabs>
        <w:spacing w:line="360" w:lineRule="auto"/>
      </w:pPr>
      <w:r>
        <w:rPr>
          <w:rFonts w:ascii="Verdana" w:eastAsia="Times New Roman" w:hAnsi="Verdana" w:cs="Times New Roman"/>
          <w:sz w:val="20"/>
          <w:szCs w:val="20"/>
        </w:rPr>
        <w:t xml:space="preserve">tytul </w:t>
      </w:r>
      <w:r>
        <w:rPr>
          <w:rFonts w:ascii="Verdana" w:eastAsia="Times New Roman" w:hAnsi="Verdana" w:cs="Times New Roman"/>
          <w:sz w:val="20"/>
          <w:szCs w:val="20"/>
        </w:rPr>
        <w:tab/>
      </w:r>
      <w:r>
        <w:rPr>
          <w:rStyle w:val="a7"/>
          <w:rFonts w:ascii="Verdana" w:eastAsia="Times New Roman" w:hAnsi="Verdana" w:cs="Times New Roman"/>
          <w:sz w:val="20"/>
          <w:szCs w:val="20"/>
          <w:lang w:val="pl-PL"/>
        </w:rPr>
        <w:t>………….…………………………………………………………......…….</w:t>
      </w:r>
      <w:r>
        <w:rPr>
          <w:rFonts w:ascii="Verdana" w:eastAsia="Times New Roman" w:hAnsi="Verdana" w:cs="Times New Roman"/>
          <w:sz w:val="20"/>
          <w:szCs w:val="20"/>
          <w:u w:val="single"/>
        </w:rPr>
        <w:t xml:space="preserve">                                                                                                </w:t>
      </w:r>
    </w:p>
    <w:p w14:paraId="0931B471" w14:textId="77777777" w:rsidR="00D112E6" w:rsidRDefault="00000000">
      <w:pPr>
        <w:pStyle w:val="Standard"/>
        <w:numPr>
          <w:ilvl w:val="0"/>
          <w:numId w:val="6"/>
        </w:numPr>
        <w:tabs>
          <w:tab w:val="left" w:pos="2671"/>
        </w:tabs>
        <w:spacing w:line="360" w:lineRule="auto"/>
      </w:pPr>
      <w:r>
        <w:rPr>
          <w:rFonts w:ascii="Verdana" w:eastAsia="Times New Roman" w:hAnsi="Verdana" w:cs="Times New Roman"/>
          <w:sz w:val="20"/>
          <w:szCs w:val="20"/>
        </w:rPr>
        <w:t xml:space="preserve">opis filmu </w:t>
      </w:r>
      <w:r>
        <w:rPr>
          <w:rFonts w:ascii="Verdana" w:eastAsia="Times New Roman" w:hAnsi="Verdana" w:cs="Times New Roman"/>
          <w:sz w:val="20"/>
          <w:szCs w:val="20"/>
        </w:rPr>
        <w:tab/>
      </w:r>
      <w:r>
        <w:rPr>
          <w:rStyle w:val="a7"/>
          <w:rFonts w:ascii="Verdana" w:eastAsia="Times New Roman" w:hAnsi="Verdana" w:cs="Times New Roman"/>
          <w:sz w:val="20"/>
          <w:szCs w:val="20"/>
          <w:lang w:val="pl-PL"/>
        </w:rPr>
        <w:t>………….…………………………………………………………......…….</w:t>
      </w:r>
    </w:p>
    <w:p w14:paraId="52E408D9" w14:textId="77777777" w:rsidR="00D112E6" w:rsidRDefault="00000000">
      <w:pPr>
        <w:pStyle w:val="Standard"/>
        <w:spacing w:line="360" w:lineRule="auto"/>
        <w:ind w:left="1134"/>
      </w:pPr>
      <w:r>
        <w:rPr>
          <w:rStyle w:val="a7"/>
          <w:rFonts w:ascii="Verdana" w:eastAsia="Times New Roman" w:hAnsi="Verdana" w:cs="Times New Roman"/>
          <w:sz w:val="20"/>
          <w:szCs w:val="20"/>
          <w:lang w:val="pl-PL"/>
        </w:rPr>
        <w:t>………….…………………………………………………………………………………………………………......……..</w:t>
      </w:r>
      <w:r>
        <w:rPr>
          <w:rFonts w:ascii="Verdana" w:eastAsia="Times New Roman" w:hAnsi="Verdana" w:cs="Times New Roman"/>
          <w:sz w:val="20"/>
          <w:szCs w:val="20"/>
          <w:u w:val="single"/>
        </w:rPr>
        <w:t xml:space="preserve"> </w:t>
      </w:r>
    </w:p>
    <w:p w14:paraId="113456B5" w14:textId="77777777" w:rsidR="00D112E6" w:rsidRDefault="00000000">
      <w:pPr>
        <w:pStyle w:val="Standard"/>
        <w:spacing w:line="360" w:lineRule="auto"/>
        <w:ind w:left="1134"/>
      </w:pPr>
      <w:r>
        <w:rPr>
          <w:rStyle w:val="a7"/>
          <w:rFonts w:ascii="Verdana" w:eastAsia="Times New Roman" w:hAnsi="Verdana" w:cs="Times New Roman"/>
          <w:sz w:val="20"/>
          <w:szCs w:val="20"/>
          <w:lang w:val="pl-PL"/>
        </w:rPr>
        <w:t>………….…………………………………………………………………………………………………………......……..</w:t>
      </w:r>
      <w:r>
        <w:rPr>
          <w:rFonts w:ascii="Verdana" w:eastAsia="Times New Roman" w:hAnsi="Verdana" w:cs="Times New Roman"/>
          <w:sz w:val="20"/>
          <w:szCs w:val="20"/>
          <w:u w:val="single"/>
        </w:rPr>
        <w:t xml:space="preserve"> </w:t>
      </w:r>
    </w:p>
    <w:p w14:paraId="1FEF2A7C" w14:textId="77777777" w:rsidR="00D112E6" w:rsidRDefault="00000000">
      <w:pPr>
        <w:pStyle w:val="Standard"/>
        <w:spacing w:line="360" w:lineRule="auto"/>
        <w:ind w:left="1134"/>
      </w:pPr>
      <w:r>
        <w:rPr>
          <w:rStyle w:val="a7"/>
          <w:rFonts w:ascii="Verdana" w:eastAsia="Times New Roman" w:hAnsi="Verdana" w:cs="Times New Roman"/>
          <w:sz w:val="20"/>
          <w:szCs w:val="20"/>
          <w:lang w:val="pl-PL"/>
        </w:rPr>
        <w:t>………….…………………………………………………………………………………………………………......……..</w:t>
      </w:r>
      <w:r>
        <w:rPr>
          <w:rFonts w:ascii="Verdana" w:eastAsia="Times New Roman" w:hAnsi="Verdana" w:cs="Times New Roman"/>
          <w:sz w:val="20"/>
          <w:szCs w:val="20"/>
          <w:u w:val="single"/>
        </w:rPr>
        <w:t xml:space="preserve"> </w:t>
      </w:r>
    </w:p>
    <w:p w14:paraId="353D8A86" w14:textId="77777777" w:rsidR="00D112E6" w:rsidRDefault="00000000">
      <w:pPr>
        <w:pStyle w:val="Standard"/>
        <w:spacing w:line="360" w:lineRule="auto"/>
        <w:ind w:left="1134"/>
      </w:pPr>
      <w:r>
        <w:rPr>
          <w:rStyle w:val="a7"/>
          <w:rFonts w:ascii="Verdana" w:eastAsia="Times New Roman" w:hAnsi="Verdana" w:cs="Times New Roman"/>
          <w:sz w:val="20"/>
          <w:szCs w:val="20"/>
          <w:lang w:val="pl-PL"/>
        </w:rPr>
        <w:t>………….…………………………………………………………………………………………………………......……..</w:t>
      </w:r>
      <w:r>
        <w:rPr>
          <w:rFonts w:ascii="Verdana" w:eastAsia="Times New Roman" w:hAnsi="Verdana" w:cs="Times New Roman"/>
          <w:sz w:val="20"/>
          <w:szCs w:val="20"/>
          <w:u w:val="single"/>
        </w:rPr>
        <w:t xml:space="preserve"> </w:t>
      </w:r>
    </w:p>
    <w:p w14:paraId="14F8085B" w14:textId="77777777" w:rsidR="00D112E6" w:rsidRDefault="00000000">
      <w:pPr>
        <w:pStyle w:val="Standard"/>
        <w:spacing w:line="360" w:lineRule="auto"/>
        <w:ind w:left="1134"/>
      </w:pPr>
      <w:r>
        <w:rPr>
          <w:rStyle w:val="a7"/>
          <w:rFonts w:ascii="Verdana" w:eastAsia="Times New Roman" w:hAnsi="Verdana" w:cs="Times New Roman"/>
          <w:sz w:val="20"/>
          <w:szCs w:val="20"/>
          <w:lang w:val="pl-PL"/>
        </w:rPr>
        <w:t>………….…………………………………………………………………………………………………………......……..</w:t>
      </w:r>
      <w:r>
        <w:rPr>
          <w:rFonts w:ascii="Verdana" w:eastAsia="Times New Roman" w:hAnsi="Verdana" w:cs="Times New Roman"/>
          <w:sz w:val="20"/>
          <w:szCs w:val="20"/>
          <w:u w:val="single"/>
        </w:rPr>
        <w:t xml:space="preserve"> </w:t>
      </w:r>
    </w:p>
    <w:p w14:paraId="0A653E17" w14:textId="77777777" w:rsidR="00D112E6" w:rsidRDefault="00000000">
      <w:pPr>
        <w:pStyle w:val="Standard"/>
        <w:spacing w:line="360" w:lineRule="auto"/>
        <w:ind w:left="1134"/>
      </w:pPr>
      <w:r>
        <w:rPr>
          <w:rStyle w:val="a7"/>
          <w:rFonts w:ascii="Verdana" w:eastAsia="Times New Roman" w:hAnsi="Verdana" w:cs="Times New Roman"/>
          <w:sz w:val="20"/>
          <w:szCs w:val="20"/>
          <w:lang w:val="pl-PL"/>
        </w:rPr>
        <w:t>………….…………………………………………………………………………………………………………......……..</w:t>
      </w:r>
      <w:r>
        <w:rPr>
          <w:rFonts w:ascii="Verdana" w:eastAsia="Times New Roman" w:hAnsi="Verdana" w:cs="Times New Roman"/>
          <w:sz w:val="20"/>
          <w:szCs w:val="20"/>
          <w:u w:val="single"/>
        </w:rPr>
        <w:t xml:space="preserve">                                </w:t>
      </w:r>
    </w:p>
    <w:p w14:paraId="690BA037" w14:textId="77777777" w:rsidR="00D112E6" w:rsidRDefault="00000000">
      <w:pPr>
        <w:pStyle w:val="Standard"/>
        <w:numPr>
          <w:ilvl w:val="0"/>
          <w:numId w:val="6"/>
        </w:numPr>
        <w:spacing w:line="360" w:lineRule="auto"/>
        <w:rPr>
          <w:rFonts w:ascii="Verdana" w:eastAsia="Times New Roman" w:hAnsi="Verdana" w:cs="Times New Roman"/>
          <w:sz w:val="20"/>
          <w:szCs w:val="20"/>
          <w:lang w:val="pl-PL"/>
        </w:rPr>
      </w:pPr>
      <w:r>
        <w:rPr>
          <w:rFonts w:ascii="Verdana" w:eastAsia="Times New Roman" w:hAnsi="Verdana" w:cs="Times New Roman"/>
          <w:sz w:val="20"/>
          <w:szCs w:val="20"/>
          <w:lang w:val="pl-PL"/>
        </w:rPr>
        <w:t>czy film został nagrywany samodzielnie?</w:t>
      </w:r>
    </w:p>
    <w:p w14:paraId="7E0E5018" w14:textId="77777777" w:rsidR="00D112E6" w:rsidRDefault="00000000">
      <w:pPr>
        <w:pStyle w:val="Standard"/>
        <w:numPr>
          <w:ilvl w:val="0"/>
          <w:numId w:val="6"/>
        </w:numPr>
        <w:spacing w:line="360" w:lineRule="auto"/>
      </w:pPr>
      <w:r>
        <w:rPr>
          <w:rFonts w:ascii="Verdana" w:eastAsia="Times New Roman" w:hAnsi="Verdana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44AC75BE" wp14:editId="272DDFC7">
                <wp:simplePos x="0" y="0"/>
                <wp:positionH relativeFrom="column">
                  <wp:posOffset>899641</wp:posOffset>
                </wp:positionH>
                <wp:positionV relativeFrom="paragraph">
                  <wp:posOffset>24121</wp:posOffset>
                </wp:positionV>
                <wp:extent cx="251460" cy="217170"/>
                <wp:effectExtent l="0" t="0" r="15240" b="11430"/>
                <wp:wrapNone/>
                <wp:docPr id="1877763745" name="Shap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17170"/>
                        </a:xfrm>
                        <a:custGeom>
                          <a:avLst>
                            <a:gd name="f10" fmla="val 3600"/>
                          </a:avLst>
                          <a:gdLst>
                            <a:gd name="f1" fmla="val 10800000"/>
                            <a:gd name="f2" fmla="val 5400000"/>
                            <a:gd name="f3" fmla="val 16200000"/>
                            <a:gd name="f4" fmla="val w"/>
                            <a:gd name="f5" fmla="val h"/>
                            <a:gd name="f6" fmla="val ss"/>
                            <a:gd name="f7" fmla="val 0"/>
                            <a:gd name="f8" fmla="*/ 5419351 1 1725033"/>
                            <a:gd name="f9" fmla="val 45"/>
                            <a:gd name="f10" fmla="val 3600"/>
                            <a:gd name="f11" fmla="abs f4"/>
                            <a:gd name="f12" fmla="abs f5"/>
                            <a:gd name="f13" fmla="abs f6"/>
                            <a:gd name="f14" fmla="*/ f8 1 180"/>
                            <a:gd name="f15" fmla="val f10"/>
                            <a:gd name="f16" fmla="+- 0 0 f2"/>
                            <a:gd name="f17" fmla="?: f11 f4 1"/>
                            <a:gd name="f18" fmla="?: f12 f5 1"/>
                            <a:gd name="f19" fmla="?: f13 f6 1"/>
                            <a:gd name="f20" fmla="*/ f9 f14 1"/>
                            <a:gd name="f21" fmla="+- f7 f15 0"/>
                            <a:gd name="f22" fmla="*/ f17 1 21600"/>
                            <a:gd name="f23" fmla="*/ f18 1 21600"/>
                            <a:gd name="f24" fmla="*/ 21600 f17 1"/>
                            <a:gd name="f25" fmla="*/ 21600 f18 1"/>
                            <a:gd name="f26" fmla="+- 0 0 f20"/>
                            <a:gd name="f27" fmla="+- f7 0 f21"/>
                            <a:gd name="f28" fmla="+- f21 0 f7"/>
                            <a:gd name="f29" fmla="min f23 f22"/>
                            <a:gd name="f30" fmla="*/ f24 1 f19"/>
                            <a:gd name="f31" fmla="*/ f25 1 f19"/>
                            <a:gd name="f32" fmla="*/ f26 f1 1"/>
                            <a:gd name="f33" fmla="abs f27"/>
                            <a:gd name="f34" fmla="abs f28"/>
                            <a:gd name="f35" fmla="?: f27 f16 f2"/>
                            <a:gd name="f36" fmla="?: f27 f2 f16"/>
                            <a:gd name="f37" fmla="?: f27 f3 f2"/>
                            <a:gd name="f38" fmla="?: f27 f2 f3"/>
                            <a:gd name="f39" fmla="?: f28 f16 f2"/>
                            <a:gd name="f40" fmla="?: f28 f2 f16"/>
                            <a:gd name="f41" fmla="?: f27 0 f1"/>
                            <a:gd name="f42" fmla="?: f27 f1 0"/>
                            <a:gd name="f43" fmla="val f30"/>
                            <a:gd name="f44" fmla="val f31"/>
                            <a:gd name="f45" fmla="*/ f32 1 f8"/>
                            <a:gd name="f46" fmla="?: f27 f38 f37"/>
                            <a:gd name="f47" fmla="?: f27 f37 f38"/>
                            <a:gd name="f48" fmla="?: f28 f36 f35"/>
                            <a:gd name="f49" fmla="*/ f21 f29 1"/>
                            <a:gd name="f50" fmla="*/ f7 f29 1"/>
                            <a:gd name="f51" fmla="*/ f33 f29 1"/>
                            <a:gd name="f52" fmla="*/ f34 f29 1"/>
                            <a:gd name="f53" fmla="+- f44 0 f15"/>
                            <a:gd name="f54" fmla="+- f43 0 f15"/>
                            <a:gd name="f55" fmla="+- f45 0 f2"/>
                            <a:gd name="f56" fmla="?: f28 f47 f46"/>
                            <a:gd name="f57" fmla="*/ f44 f29 1"/>
                            <a:gd name="f58" fmla="*/ f43 f29 1"/>
                            <a:gd name="f59" fmla="+- f55 f2 0"/>
                            <a:gd name="f60" fmla="+- f44 0 f53"/>
                            <a:gd name="f61" fmla="+- f43 0 f54"/>
                            <a:gd name="f62" fmla="+- f53 0 f44"/>
                            <a:gd name="f63" fmla="+- f54 0 f43"/>
                            <a:gd name="f64" fmla="*/ f53 f29 1"/>
                            <a:gd name="f65" fmla="*/ f54 f29 1"/>
                            <a:gd name="f66" fmla="*/ f59 f8 1"/>
                            <a:gd name="f67" fmla="abs f60"/>
                            <a:gd name="f68" fmla="?: f60 0 f1"/>
                            <a:gd name="f69" fmla="?: f60 f1 0"/>
                            <a:gd name="f70" fmla="?: f60 f39 f40"/>
                            <a:gd name="f71" fmla="abs f61"/>
                            <a:gd name="f72" fmla="abs f62"/>
                            <a:gd name="f73" fmla="?: f61 f16 f2"/>
                            <a:gd name="f74" fmla="?: f61 f2 f16"/>
                            <a:gd name="f75" fmla="?: f61 f3 f2"/>
                            <a:gd name="f76" fmla="?: f61 f2 f3"/>
                            <a:gd name="f77" fmla="abs f63"/>
                            <a:gd name="f78" fmla="?: f63 f16 f2"/>
                            <a:gd name="f79" fmla="?: f63 f2 f16"/>
                            <a:gd name="f80" fmla="?: f63 f42 f41"/>
                            <a:gd name="f81" fmla="?: f63 f41 f42"/>
                            <a:gd name="f82" fmla="*/ f66 1 f1"/>
                            <a:gd name="f83" fmla="?: f28 f69 f68"/>
                            <a:gd name="f84" fmla="?: f28 f68 f69"/>
                            <a:gd name="f85" fmla="?: f61 f76 f75"/>
                            <a:gd name="f86" fmla="?: f61 f75 f76"/>
                            <a:gd name="f87" fmla="?: f62 f74 f73"/>
                            <a:gd name="f88" fmla="?: f27 f80 f81"/>
                            <a:gd name="f89" fmla="?: f27 f78 f79"/>
                            <a:gd name="f90" fmla="*/ f67 f29 1"/>
                            <a:gd name="f91" fmla="*/ f71 f29 1"/>
                            <a:gd name="f92" fmla="*/ f72 f29 1"/>
                            <a:gd name="f93" fmla="*/ f77 f29 1"/>
                            <a:gd name="f94" fmla="+- 0 0 f82"/>
                            <a:gd name="f95" fmla="?: f60 f83 f84"/>
                            <a:gd name="f96" fmla="?: f62 f86 f85"/>
                            <a:gd name="f97" fmla="+- 0 0 f94"/>
                            <a:gd name="f98" fmla="*/ f97 f1 1"/>
                            <a:gd name="f99" fmla="*/ f98 1 f8"/>
                            <a:gd name="f100" fmla="+- f99 0 f2"/>
                            <a:gd name="f101" fmla="cos 1 f100"/>
                            <a:gd name="f102" fmla="+- 0 0 f101"/>
                            <a:gd name="f103" fmla="+- 0 0 f102"/>
                            <a:gd name="f104" fmla="val f103"/>
                            <a:gd name="f105" fmla="+- 0 0 f104"/>
                            <a:gd name="f106" fmla="*/ f15 f105 1"/>
                            <a:gd name="f107" fmla="*/ f106 3163 1"/>
                            <a:gd name="f108" fmla="*/ f107 1 7636"/>
                            <a:gd name="f109" fmla="+- f7 f108 0"/>
                            <a:gd name="f110" fmla="+- f43 0 f108"/>
                            <a:gd name="f111" fmla="+- f44 0 f108"/>
                            <a:gd name="f112" fmla="*/ f109 f29 1"/>
                            <a:gd name="f113" fmla="*/ f110 f29 1"/>
                            <a:gd name="f114" fmla="*/ f111 f2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2" t="f112" r="f113" b="f114"/>
                          <a:pathLst>
                            <a:path>
                              <a:moveTo>
                                <a:pt x="f49" y="f50"/>
                              </a:moveTo>
                              <a:arcTo wR="f51" hR="f52" stAng="f56" swAng="f48"/>
                              <a:lnTo>
                                <a:pt x="f50" y="f64"/>
                              </a:lnTo>
                              <a:arcTo wR="f52" hR="f90" stAng="f95" swAng="f70"/>
                              <a:lnTo>
                                <a:pt x="f65" y="f57"/>
                              </a:lnTo>
                              <a:arcTo wR="f91" hR="f92" stAng="f96" swAng="f87"/>
                              <a:lnTo>
                                <a:pt x="f58" y="f49"/>
                              </a:lnTo>
                              <a:arcTo wR="f93" hR="f51" stAng="f88" swAng="f89"/>
                              <a:close/>
                            </a:path>
                          </a:pathLst>
                        </a:custGeom>
                        <a:noFill/>
                        <a:ln w="12600" cap="flat">
                          <a:solidFill>
                            <a:srgbClr val="3465A4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2FA6FF7E" w14:textId="77777777" w:rsidR="00D112E6" w:rsidRDefault="00D112E6"/>
                        </w:txbxContent>
                      </wps:txbx>
                      <wps:bodyPr vert="horz" wrap="square" lIns="0" tIns="0" rIns="0" bIns="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AC75BE" id="Shape1" o:spid="_x0000_s1026" style="position:absolute;left:0;text-align:left;margin-left:70.85pt;margin-top:1.9pt;width:19.8pt;height:17.1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1460,2171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" adj="-11796480,,5400" path="m36195,at,,72390,72390,36195,,,36195l,180975at,144780,72390,217170,,180975,36195,217170l215265,217170at179070,144780,251460,217170,215265,217170,251460,180975l251460,36195at179070,,251460,72390,251460,36195,215265,l36195,xe" filled="f" strokecolor="#3465a4" strokeweight=".35mm">
                <v:stroke joinstyle="miter"/>
                <v:formulas/>
                <v:path arrowok="t" o:connecttype="custom" o:connectlocs="125730,0;251460,108585;125730,217170;0,108585" o:connectangles="270,0,90,180" textboxrect="10601,10601,240859,206569"/>
                <v:textbox inset="0,0,0,0">
                  <w:txbxContent>
                    <w:p w14:paraId="2FA6FF7E" w14:textId="77777777" w:rsidR="00D112E6" w:rsidRDefault="00D112E6"/>
                  </w:txbxContent>
                </v:textbox>
              </v:shape>
            </w:pict>
          </mc:Fallback>
        </mc:AlternateContent>
      </w:r>
      <w:r>
        <w:rPr>
          <w:rFonts w:ascii="Verdana" w:eastAsia="Times New Roman" w:hAnsi="Verdana" w:cs="Times New Roman"/>
          <w:sz w:val="20"/>
          <w:szCs w:val="20"/>
          <w:lang w:val="pl-PL"/>
        </w:rPr>
        <w:t xml:space="preserve">          Tak</w:t>
      </w:r>
    </w:p>
    <w:p w14:paraId="06239B10" w14:textId="77777777" w:rsidR="00D112E6" w:rsidRDefault="00000000">
      <w:pPr>
        <w:pStyle w:val="Standard"/>
        <w:numPr>
          <w:ilvl w:val="0"/>
          <w:numId w:val="6"/>
        </w:numPr>
        <w:spacing w:line="360" w:lineRule="auto"/>
      </w:pPr>
      <w:r>
        <w:rPr>
          <w:rFonts w:ascii="Verdana" w:eastAsia="Times New Roman" w:hAnsi="Verdana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3" behindDoc="0" locked="0" layoutInCell="1" allowOverlap="1" wp14:anchorId="25EEA265" wp14:editId="4ED8D302">
                <wp:simplePos x="0" y="0"/>
                <wp:positionH relativeFrom="column">
                  <wp:posOffset>899641</wp:posOffset>
                </wp:positionH>
                <wp:positionV relativeFrom="paragraph">
                  <wp:posOffset>24121</wp:posOffset>
                </wp:positionV>
                <wp:extent cx="251460" cy="217170"/>
                <wp:effectExtent l="0" t="0" r="15240" b="11430"/>
                <wp:wrapNone/>
                <wp:docPr id="1604637413" name="Shape1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17170"/>
                        </a:xfrm>
                        <a:custGeom>
                          <a:avLst>
                            <a:gd name="f10" fmla="val 3600"/>
                          </a:avLst>
                          <a:gdLst>
                            <a:gd name="f1" fmla="val 10800000"/>
                            <a:gd name="f2" fmla="val 5400000"/>
                            <a:gd name="f3" fmla="val 16200000"/>
                            <a:gd name="f4" fmla="val w"/>
                            <a:gd name="f5" fmla="val h"/>
                            <a:gd name="f6" fmla="val ss"/>
                            <a:gd name="f7" fmla="val 0"/>
                            <a:gd name="f8" fmla="*/ 5419351 1 1725033"/>
                            <a:gd name="f9" fmla="val 45"/>
                            <a:gd name="f10" fmla="val 3600"/>
                            <a:gd name="f11" fmla="abs f4"/>
                            <a:gd name="f12" fmla="abs f5"/>
                            <a:gd name="f13" fmla="abs f6"/>
                            <a:gd name="f14" fmla="*/ f8 1 180"/>
                            <a:gd name="f15" fmla="val f10"/>
                            <a:gd name="f16" fmla="+- 0 0 f2"/>
                            <a:gd name="f17" fmla="?: f11 f4 1"/>
                            <a:gd name="f18" fmla="?: f12 f5 1"/>
                            <a:gd name="f19" fmla="?: f13 f6 1"/>
                            <a:gd name="f20" fmla="*/ f9 f14 1"/>
                            <a:gd name="f21" fmla="+- f7 f15 0"/>
                            <a:gd name="f22" fmla="*/ f17 1 21600"/>
                            <a:gd name="f23" fmla="*/ f18 1 21600"/>
                            <a:gd name="f24" fmla="*/ 21600 f17 1"/>
                            <a:gd name="f25" fmla="*/ 21600 f18 1"/>
                            <a:gd name="f26" fmla="+- 0 0 f20"/>
                            <a:gd name="f27" fmla="+- f7 0 f21"/>
                            <a:gd name="f28" fmla="+- f21 0 f7"/>
                            <a:gd name="f29" fmla="min f23 f22"/>
                            <a:gd name="f30" fmla="*/ f24 1 f19"/>
                            <a:gd name="f31" fmla="*/ f25 1 f19"/>
                            <a:gd name="f32" fmla="*/ f26 f1 1"/>
                            <a:gd name="f33" fmla="abs f27"/>
                            <a:gd name="f34" fmla="abs f28"/>
                            <a:gd name="f35" fmla="?: f27 f16 f2"/>
                            <a:gd name="f36" fmla="?: f27 f2 f16"/>
                            <a:gd name="f37" fmla="?: f27 f3 f2"/>
                            <a:gd name="f38" fmla="?: f27 f2 f3"/>
                            <a:gd name="f39" fmla="?: f28 f16 f2"/>
                            <a:gd name="f40" fmla="?: f28 f2 f16"/>
                            <a:gd name="f41" fmla="?: f27 0 f1"/>
                            <a:gd name="f42" fmla="?: f27 f1 0"/>
                            <a:gd name="f43" fmla="val f30"/>
                            <a:gd name="f44" fmla="val f31"/>
                            <a:gd name="f45" fmla="*/ f32 1 f8"/>
                            <a:gd name="f46" fmla="?: f27 f38 f37"/>
                            <a:gd name="f47" fmla="?: f27 f37 f38"/>
                            <a:gd name="f48" fmla="?: f28 f36 f35"/>
                            <a:gd name="f49" fmla="*/ f21 f29 1"/>
                            <a:gd name="f50" fmla="*/ f7 f29 1"/>
                            <a:gd name="f51" fmla="*/ f33 f29 1"/>
                            <a:gd name="f52" fmla="*/ f34 f29 1"/>
                            <a:gd name="f53" fmla="+- f44 0 f15"/>
                            <a:gd name="f54" fmla="+- f43 0 f15"/>
                            <a:gd name="f55" fmla="+- f45 0 f2"/>
                            <a:gd name="f56" fmla="?: f28 f47 f46"/>
                            <a:gd name="f57" fmla="*/ f44 f29 1"/>
                            <a:gd name="f58" fmla="*/ f43 f29 1"/>
                            <a:gd name="f59" fmla="+- f55 f2 0"/>
                            <a:gd name="f60" fmla="+- f44 0 f53"/>
                            <a:gd name="f61" fmla="+- f43 0 f54"/>
                            <a:gd name="f62" fmla="+- f53 0 f44"/>
                            <a:gd name="f63" fmla="+- f54 0 f43"/>
                            <a:gd name="f64" fmla="*/ f53 f29 1"/>
                            <a:gd name="f65" fmla="*/ f54 f29 1"/>
                            <a:gd name="f66" fmla="*/ f59 f8 1"/>
                            <a:gd name="f67" fmla="abs f60"/>
                            <a:gd name="f68" fmla="?: f60 0 f1"/>
                            <a:gd name="f69" fmla="?: f60 f1 0"/>
                            <a:gd name="f70" fmla="?: f60 f39 f40"/>
                            <a:gd name="f71" fmla="abs f61"/>
                            <a:gd name="f72" fmla="abs f62"/>
                            <a:gd name="f73" fmla="?: f61 f16 f2"/>
                            <a:gd name="f74" fmla="?: f61 f2 f16"/>
                            <a:gd name="f75" fmla="?: f61 f3 f2"/>
                            <a:gd name="f76" fmla="?: f61 f2 f3"/>
                            <a:gd name="f77" fmla="abs f63"/>
                            <a:gd name="f78" fmla="?: f63 f16 f2"/>
                            <a:gd name="f79" fmla="?: f63 f2 f16"/>
                            <a:gd name="f80" fmla="?: f63 f42 f41"/>
                            <a:gd name="f81" fmla="?: f63 f41 f42"/>
                            <a:gd name="f82" fmla="*/ f66 1 f1"/>
                            <a:gd name="f83" fmla="?: f28 f69 f68"/>
                            <a:gd name="f84" fmla="?: f28 f68 f69"/>
                            <a:gd name="f85" fmla="?: f61 f76 f75"/>
                            <a:gd name="f86" fmla="?: f61 f75 f76"/>
                            <a:gd name="f87" fmla="?: f62 f74 f73"/>
                            <a:gd name="f88" fmla="?: f27 f80 f81"/>
                            <a:gd name="f89" fmla="?: f27 f78 f79"/>
                            <a:gd name="f90" fmla="*/ f67 f29 1"/>
                            <a:gd name="f91" fmla="*/ f71 f29 1"/>
                            <a:gd name="f92" fmla="*/ f72 f29 1"/>
                            <a:gd name="f93" fmla="*/ f77 f29 1"/>
                            <a:gd name="f94" fmla="+- 0 0 f82"/>
                            <a:gd name="f95" fmla="?: f60 f83 f84"/>
                            <a:gd name="f96" fmla="?: f62 f86 f85"/>
                            <a:gd name="f97" fmla="+- 0 0 f94"/>
                            <a:gd name="f98" fmla="*/ f97 f1 1"/>
                            <a:gd name="f99" fmla="*/ f98 1 f8"/>
                            <a:gd name="f100" fmla="+- f99 0 f2"/>
                            <a:gd name="f101" fmla="cos 1 f100"/>
                            <a:gd name="f102" fmla="+- 0 0 f101"/>
                            <a:gd name="f103" fmla="+- 0 0 f102"/>
                            <a:gd name="f104" fmla="val f103"/>
                            <a:gd name="f105" fmla="+- 0 0 f104"/>
                            <a:gd name="f106" fmla="*/ f15 f105 1"/>
                            <a:gd name="f107" fmla="*/ f106 3163 1"/>
                            <a:gd name="f108" fmla="*/ f107 1 7636"/>
                            <a:gd name="f109" fmla="+- f7 f108 0"/>
                            <a:gd name="f110" fmla="+- f43 0 f108"/>
                            <a:gd name="f111" fmla="+- f44 0 f108"/>
                            <a:gd name="f112" fmla="*/ f109 f29 1"/>
                            <a:gd name="f113" fmla="*/ f110 f29 1"/>
                            <a:gd name="f114" fmla="*/ f111 f2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2" t="f112" r="f113" b="f114"/>
                          <a:pathLst>
                            <a:path>
                              <a:moveTo>
                                <a:pt x="f49" y="f50"/>
                              </a:moveTo>
                              <a:arcTo wR="f51" hR="f52" stAng="f56" swAng="f48"/>
                              <a:lnTo>
                                <a:pt x="f50" y="f64"/>
                              </a:lnTo>
                              <a:arcTo wR="f52" hR="f90" stAng="f95" swAng="f70"/>
                              <a:lnTo>
                                <a:pt x="f65" y="f57"/>
                              </a:lnTo>
                              <a:arcTo wR="f91" hR="f92" stAng="f96" swAng="f87"/>
                              <a:lnTo>
                                <a:pt x="f58" y="f49"/>
                              </a:lnTo>
                              <a:arcTo wR="f93" hR="f51" stAng="f88" swAng="f89"/>
                              <a:close/>
                            </a:path>
                          </a:pathLst>
                        </a:custGeom>
                        <a:noFill/>
                        <a:ln w="12600" cap="flat">
                          <a:solidFill>
                            <a:srgbClr val="3465A4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1F1C723D" w14:textId="77777777" w:rsidR="00D112E6" w:rsidRDefault="00D112E6"/>
                        </w:txbxContent>
                      </wps:txbx>
                      <wps:bodyPr vert="horz" wrap="square" lIns="0" tIns="0" rIns="0" bIns="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EEA265" id="Shape1_0" o:spid="_x0000_s1027" style="position:absolute;left:0;text-align:left;margin-left:70.85pt;margin-top:1.9pt;width:19.8pt;height:17.1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1460,2171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" adj="-11796480,,5400" path="m36195,at,,72390,72390,36195,,,36195l,180975at,144780,72390,217170,,180975,36195,217170l215265,217170at179070,144780,251460,217170,215265,217170,251460,180975l251460,36195at179070,,251460,72390,251460,36195,215265,l36195,xe" filled="f" strokecolor="#3465a4" strokeweight=".35mm">
                <v:stroke joinstyle="miter"/>
                <v:formulas/>
                <v:path arrowok="t" o:connecttype="custom" o:connectlocs="125730,0;251460,108585;125730,217170;0,108585" o:connectangles="270,0,90,180" textboxrect="10601,10601,240859,206569"/>
                <v:textbox inset="0,0,0,0">
                  <w:txbxContent>
                    <w:p w14:paraId="1F1C723D" w14:textId="77777777" w:rsidR="00D112E6" w:rsidRDefault="00D112E6"/>
                  </w:txbxContent>
                </v:textbox>
              </v:shape>
            </w:pict>
          </mc:Fallback>
        </mc:AlternateContent>
      </w:r>
      <w:r>
        <w:rPr>
          <w:rFonts w:ascii="Verdana" w:eastAsia="Times New Roman" w:hAnsi="Verdana" w:cs="Times New Roman"/>
          <w:sz w:val="20"/>
          <w:szCs w:val="20"/>
          <w:lang w:val="pl-PL"/>
        </w:rPr>
        <w:t xml:space="preserve">          Nie (jak nie to podaj imiona osób zaangażowanych w realizacji)</w:t>
      </w:r>
    </w:p>
    <w:p w14:paraId="1F006F7C" w14:textId="77777777" w:rsidR="00D112E6" w:rsidRDefault="00000000">
      <w:pPr>
        <w:pStyle w:val="Standard"/>
        <w:spacing w:line="360" w:lineRule="auto"/>
        <w:ind w:left="1560"/>
      </w:pPr>
      <w:r>
        <w:rPr>
          <w:rFonts w:ascii="Verdana" w:eastAsia="Times New Roman" w:hAnsi="Verdana" w:cs="Times New Roman"/>
          <w:sz w:val="20"/>
          <w:szCs w:val="20"/>
          <w:lang w:val="pl-PL"/>
        </w:rPr>
        <w:t xml:space="preserve">          ……………………………..</w:t>
      </w:r>
      <w:r>
        <w:rPr>
          <w:rStyle w:val="a7"/>
          <w:rFonts w:ascii="Verdana" w:eastAsia="Times New Roman" w:hAnsi="Verdana" w:cs="Times New Roman"/>
          <w:sz w:val="20"/>
          <w:szCs w:val="20"/>
          <w:lang w:val="pl-PL"/>
        </w:rPr>
        <w:t>………….…………………………………………………………......…….</w:t>
      </w:r>
      <w:r>
        <w:rPr>
          <w:rFonts w:ascii="Verdana" w:eastAsia="Times New Roman" w:hAnsi="Verdana" w:cs="Times New Roman"/>
          <w:sz w:val="20"/>
          <w:szCs w:val="20"/>
          <w:u w:val="single"/>
          <w:lang w:val="pl-PL"/>
        </w:rPr>
        <w:t xml:space="preserve">                                                                                  </w:t>
      </w:r>
    </w:p>
    <w:p w14:paraId="6EC1A423" w14:textId="77777777" w:rsidR="00D112E6" w:rsidRDefault="00000000">
      <w:pPr>
        <w:pStyle w:val="Standard"/>
        <w:numPr>
          <w:ilvl w:val="0"/>
          <w:numId w:val="17"/>
        </w:numPr>
        <w:spacing w:line="360" w:lineRule="auto"/>
        <w:rPr>
          <w:rFonts w:ascii="Verdana" w:eastAsia="Times New Roman" w:hAnsi="Verdana" w:cs="Times New Roman"/>
          <w:b/>
          <w:sz w:val="20"/>
          <w:szCs w:val="20"/>
          <w:lang w:val="pl-PL"/>
        </w:rPr>
      </w:pPr>
      <w:r>
        <w:rPr>
          <w:rFonts w:ascii="Verdana" w:eastAsia="Times New Roman" w:hAnsi="Verdana" w:cs="Times New Roman"/>
          <w:b/>
          <w:sz w:val="20"/>
          <w:szCs w:val="20"/>
          <w:lang w:val="pl-PL"/>
        </w:rPr>
        <w:t>Czy w filmie wykorzystano materiały objęte prawami autorskimi?</w:t>
      </w:r>
    </w:p>
    <w:p w14:paraId="15C2C67B" w14:textId="77777777" w:rsidR="00D112E6" w:rsidRDefault="00000000">
      <w:pPr>
        <w:pStyle w:val="Standard"/>
        <w:numPr>
          <w:ilvl w:val="0"/>
          <w:numId w:val="22"/>
        </w:numPr>
        <w:spacing w:line="360" w:lineRule="auto"/>
      </w:pPr>
      <w:r>
        <w:rPr>
          <w:rFonts w:ascii="Verdana" w:eastAsia="Times New Roman" w:hAnsi="Verdana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4" behindDoc="0" locked="0" layoutInCell="1" allowOverlap="1" wp14:anchorId="6F23D727" wp14:editId="4D01F4CB">
                <wp:simplePos x="0" y="0"/>
                <wp:positionH relativeFrom="column">
                  <wp:posOffset>899641</wp:posOffset>
                </wp:positionH>
                <wp:positionV relativeFrom="paragraph">
                  <wp:posOffset>24121</wp:posOffset>
                </wp:positionV>
                <wp:extent cx="251460" cy="217170"/>
                <wp:effectExtent l="0" t="0" r="15240" b="11430"/>
                <wp:wrapNone/>
                <wp:docPr id="1660797340" name="Shape1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17170"/>
                        </a:xfrm>
                        <a:custGeom>
                          <a:avLst>
                            <a:gd name="f10" fmla="val 3600"/>
                          </a:avLst>
                          <a:gdLst>
                            <a:gd name="f1" fmla="val 10800000"/>
                            <a:gd name="f2" fmla="val 5400000"/>
                            <a:gd name="f3" fmla="val 16200000"/>
                            <a:gd name="f4" fmla="val w"/>
                            <a:gd name="f5" fmla="val h"/>
                            <a:gd name="f6" fmla="val ss"/>
                            <a:gd name="f7" fmla="val 0"/>
                            <a:gd name="f8" fmla="*/ 5419351 1 1725033"/>
                            <a:gd name="f9" fmla="val 45"/>
                            <a:gd name="f10" fmla="val 3600"/>
                            <a:gd name="f11" fmla="abs f4"/>
                            <a:gd name="f12" fmla="abs f5"/>
                            <a:gd name="f13" fmla="abs f6"/>
                            <a:gd name="f14" fmla="*/ f8 1 180"/>
                            <a:gd name="f15" fmla="val f10"/>
                            <a:gd name="f16" fmla="+- 0 0 f2"/>
                            <a:gd name="f17" fmla="?: f11 f4 1"/>
                            <a:gd name="f18" fmla="?: f12 f5 1"/>
                            <a:gd name="f19" fmla="?: f13 f6 1"/>
                            <a:gd name="f20" fmla="*/ f9 f14 1"/>
                            <a:gd name="f21" fmla="+- f7 f15 0"/>
                            <a:gd name="f22" fmla="*/ f17 1 21600"/>
                            <a:gd name="f23" fmla="*/ f18 1 21600"/>
                            <a:gd name="f24" fmla="*/ 21600 f17 1"/>
                            <a:gd name="f25" fmla="*/ 21600 f18 1"/>
                            <a:gd name="f26" fmla="+- 0 0 f20"/>
                            <a:gd name="f27" fmla="+- f7 0 f21"/>
                            <a:gd name="f28" fmla="+- f21 0 f7"/>
                            <a:gd name="f29" fmla="min f23 f22"/>
                            <a:gd name="f30" fmla="*/ f24 1 f19"/>
                            <a:gd name="f31" fmla="*/ f25 1 f19"/>
                            <a:gd name="f32" fmla="*/ f26 f1 1"/>
                            <a:gd name="f33" fmla="abs f27"/>
                            <a:gd name="f34" fmla="abs f28"/>
                            <a:gd name="f35" fmla="?: f27 f16 f2"/>
                            <a:gd name="f36" fmla="?: f27 f2 f16"/>
                            <a:gd name="f37" fmla="?: f27 f3 f2"/>
                            <a:gd name="f38" fmla="?: f27 f2 f3"/>
                            <a:gd name="f39" fmla="?: f28 f16 f2"/>
                            <a:gd name="f40" fmla="?: f28 f2 f16"/>
                            <a:gd name="f41" fmla="?: f27 0 f1"/>
                            <a:gd name="f42" fmla="?: f27 f1 0"/>
                            <a:gd name="f43" fmla="val f30"/>
                            <a:gd name="f44" fmla="val f31"/>
                            <a:gd name="f45" fmla="*/ f32 1 f8"/>
                            <a:gd name="f46" fmla="?: f27 f38 f37"/>
                            <a:gd name="f47" fmla="?: f27 f37 f38"/>
                            <a:gd name="f48" fmla="?: f28 f36 f35"/>
                            <a:gd name="f49" fmla="*/ f21 f29 1"/>
                            <a:gd name="f50" fmla="*/ f7 f29 1"/>
                            <a:gd name="f51" fmla="*/ f33 f29 1"/>
                            <a:gd name="f52" fmla="*/ f34 f29 1"/>
                            <a:gd name="f53" fmla="+- f44 0 f15"/>
                            <a:gd name="f54" fmla="+- f43 0 f15"/>
                            <a:gd name="f55" fmla="+- f45 0 f2"/>
                            <a:gd name="f56" fmla="?: f28 f47 f46"/>
                            <a:gd name="f57" fmla="*/ f44 f29 1"/>
                            <a:gd name="f58" fmla="*/ f43 f29 1"/>
                            <a:gd name="f59" fmla="+- f55 f2 0"/>
                            <a:gd name="f60" fmla="+- f44 0 f53"/>
                            <a:gd name="f61" fmla="+- f43 0 f54"/>
                            <a:gd name="f62" fmla="+- f53 0 f44"/>
                            <a:gd name="f63" fmla="+- f54 0 f43"/>
                            <a:gd name="f64" fmla="*/ f53 f29 1"/>
                            <a:gd name="f65" fmla="*/ f54 f29 1"/>
                            <a:gd name="f66" fmla="*/ f59 f8 1"/>
                            <a:gd name="f67" fmla="abs f60"/>
                            <a:gd name="f68" fmla="?: f60 0 f1"/>
                            <a:gd name="f69" fmla="?: f60 f1 0"/>
                            <a:gd name="f70" fmla="?: f60 f39 f40"/>
                            <a:gd name="f71" fmla="abs f61"/>
                            <a:gd name="f72" fmla="abs f62"/>
                            <a:gd name="f73" fmla="?: f61 f16 f2"/>
                            <a:gd name="f74" fmla="?: f61 f2 f16"/>
                            <a:gd name="f75" fmla="?: f61 f3 f2"/>
                            <a:gd name="f76" fmla="?: f61 f2 f3"/>
                            <a:gd name="f77" fmla="abs f63"/>
                            <a:gd name="f78" fmla="?: f63 f16 f2"/>
                            <a:gd name="f79" fmla="?: f63 f2 f16"/>
                            <a:gd name="f80" fmla="?: f63 f42 f41"/>
                            <a:gd name="f81" fmla="?: f63 f41 f42"/>
                            <a:gd name="f82" fmla="*/ f66 1 f1"/>
                            <a:gd name="f83" fmla="?: f28 f69 f68"/>
                            <a:gd name="f84" fmla="?: f28 f68 f69"/>
                            <a:gd name="f85" fmla="?: f61 f76 f75"/>
                            <a:gd name="f86" fmla="?: f61 f75 f76"/>
                            <a:gd name="f87" fmla="?: f62 f74 f73"/>
                            <a:gd name="f88" fmla="?: f27 f80 f81"/>
                            <a:gd name="f89" fmla="?: f27 f78 f79"/>
                            <a:gd name="f90" fmla="*/ f67 f29 1"/>
                            <a:gd name="f91" fmla="*/ f71 f29 1"/>
                            <a:gd name="f92" fmla="*/ f72 f29 1"/>
                            <a:gd name="f93" fmla="*/ f77 f29 1"/>
                            <a:gd name="f94" fmla="+- 0 0 f82"/>
                            <a:gd name="f95" fmla="?: f60 f83 f84"/>
                            <a:gd name="f96" fmla="?: f62 f86 f85"/>
                            <a:gd name="f97" fmla="+- 0 0 f94"/>
                            <a:gd name="f98" fmla="*/ f97 f1 1"/>
                            <a:gd name="f99" fmla="*/ f98 1 f8"/>
                            <a:gd name="f100" fmla="+- f99 0 f2"/>
                            <a:gd name="f101" fmla="cos 1 f100"/>
                            <a:gd name="f102" fmla="+- 0 0 f101"/>
                            <a:gd name="f103" fmla="+- 0 0 f102"/>
                            <a:gd name="f104" fmla="val f103"/>
                            <a:gd name="f105" fmla="+- 0 0 f104"/>
                            <a:gd name="f106" fmla="*/ f15 f105 1"/>
                            <a:gd name="f107" fmla="*/ f106 3163 1"/>
                            <a:gd name="f108" fmla="*/ f107 1 7636"/>
                            <a:gd name="f109" fmla="+- f7 f108 0"/>
                            <a:gd name="f110" fmla="+- f43 0 f108"/>
                            <a:gd name="f111" fmla="+- f44 0 f108"/>
                            <a:gd name="f112" fmla="*/ f109 f29 1"/>
                            <a:gd name="f113" fmla="*/ f110 f29 1"/>
                            <a:gd name="f114" fmla="*/ f111 f2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2" t="f112" r="f113" b="f114"/>
                          <a:pathLst>
                            <a:path>
                              <a:moveTo>
                                <a:pt x="f49" y="f50"/>
                              </a:moveTo>
                              <a:arcTo wR="f51" hR="f52" stAng="f56" swAng="f48"/>
                              <a:lnTo>
                                <a:pt x="f50" y="f64"/>
                              </a:lnTo>
                              <a:arcTo wR="f52" hR="f90" stAng="f95" swAng="f70"/>
                              <a:lnTo>
                                <a:pt x="f65" y="f57"/>
                              </a:lnTo>
                              <a:arcTo wR="f91" hR="f92" stAng="f96" swAng="f87"/>
                              <a:lnTo>
                                <a:pt x="f58" y="f49"/>
                              </a:lnTo>
                              <a:arcTo wR="f93" hR="f51" stAng="f88" swAng="f89"/>
                              <a:close/>
                            </a:path>
                          </a:pathLst>
                        </a:custGeom>
                        <a:noFill/>
                        <a:ln w="12600" cap="flat">
                          <a:solidFill>
                            <a:srgbClr val="3465A4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2CB16E0D" w14:textId="77777777" w:rsidR="00D112E6" w:rsidRDefault="00D112E6"/>
                        </w:txbxContent>
                      </wps:txbx>
                      <wps:bodyPr vert="horz" wrap="square" lIns="0" tIns="0" rIns="0" bIns="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23D727" id="Shape1_1" o:spid="_x0000_s1028" style="position:absolute;left:0;text-align:left;margin-left:70.85pt;margin-top:1.9pt;width:19.8pt;height:17.1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1460,2171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" adj="-11796480,,5400" path="m36195,at,,72390,72390,36195,,,36195l,180975at,144780,72390,217170,,180975,36195,217170l215265,217170at179070,144780,251460,217170,215265,217170,251460,180975l251460,36195at179070,,251460,72390,251460,36195,215265,l36195,xe" filled="f" strokecolor="#3465a4" strokeweight=".35mm">
                <v:stroke joinstyle="miter"/>
                <v:formulas/>
                <v:path arrowok="t" o:connecttype="custom" o:connectlocs="125730,0;251460,108585;125730,217170;0,108585" o:connectangles="270,0,90,180" textboxrect="10601,10601,240859,206569"/>
                <v:textbox inset="0,0,0,0">
                  <w:txbxContent>
                    <w:p w14:paraId="2CB16E0D" w14:textId="77777777" w:rsidR="00D112E6" w:rsidRDefault="00D112E6"/>
                  </w:txbxContent>
                </v:textbox>
              </v:shape>
            </w:pict>
          </mc:Fallback>
        </mc:AlternateContent>
      </w:r>
      <w:r>
        <w:rPr>
          <w:rFonts w:ascii="Verdana" w:eastAsia="Times New Roman" w:hAnsi="Verdana" w:cs="Times New Roman"/>
          <w:sz w:val="20"/>
          <w:szCs w:val="20"/>
          <w:lang w:val="pl-PL"/>
        </w:rPr>
        <w:t xml:space="preserve">         Tak, mam zgodę na ich użycie</w:t>
      </w:r>
    </w:p>
    <w:p w14:paraId="6C452895" w14:textId="77777777" w:rsidR="00D112E6" w:rsidRDefault="00000000">
      <w:pPr>
        <w:pStyle w:val="Standard"/>
        <w:numPr>
          <w:ilvl w:val="0"/>
          <w:numId w:val="15"/>
        </w:numPr>
        <w:spacing w:line="360" w:lineRule="auto"/>
      </w:pPr>
      <w:r>
        <w:rPr>
          <w:rFonts w:ascii="Verdana" w:eastAsia="Times New Roman" w:hAnsi="Verdana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5F18F2E0" wp14:editId="5B2A6120">
                <wp:simplePos x="0" y="0"/>
                <wp:positionH relativeFrom="column">
                  <wp:posOffset>899641</wp:posOffset>
                </wp:positionH>
                <wp:positionV relativeFrom="paragraph">
                  <wp:posOffset>24121</wp:posOffset>
                </wp:positionV>
                <wp:extent cx="251460" cy="217170"/>
                <wp:effectExtent l="0" t="0" r="15240" b="11430"/>
                <wp:wrapNone/>
                <wp:docPr id="1183058493" name="Shape1_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17170"/>
                        </a:xfrm>
                        <a:custGeom>
                          <a:avLst>
                            <a:gd name="f10" fmla="val 3600"/>
                          </a:avLst>
                          <a:gdLst>
                            <a:gd name="f1" fmla="val 10800000"/>
                            <a:gd name="f2" fmla="val 5400000"/>
                            <a:gd name="f3" fmla="val 16200000"/>
                            <a:gd name="f4" fmla="val w"/>
                            <a:gd name="f5" fmla="val h"/>
                            <a:gd name="f6" fmla="val ss"/>
                            <a:gd name="f7" fmla="val 0"/>
                            <a:gd name="f8" fmla="*/ 5419351 1 1725033"/>
                            <a:gd name="f9" fmla="val 45"/>
                            <a:gd name="f10" fmla="val 3600"/>
                            <a:gd name="f11" fmla="abs f4"/>
                            <a:gd name="f12" fmla="abs f5"/>
                            <a:gd name="f13" fmla="abs f6"/>
                            <a:gd name="f14" fmla="*/ f8 1 180"/>
                            <a:gd name="f15" fmla="val f10"/>
                            <a:gd name="f16" fmla="+- 0 0 f2"/>
                            <a:gd name="f17" fmla="?: f11 f4 1"/>
                            <a:gd name="f18" fmla="?: f12 f5 1"/>
                            <a:gd name="f19" fmla="?: f13 f6 1"/>
                            <a:gd name="f20" fmla="*/ f9 f14 1"/>
                            <a:gd name="f21" fmla="+- f7 f15 0"/>
                            <a:gd name="f22" fmla="*/ f17 1 21600"/>
                            <a:gd name="f23" fmla="*/ f18 1 21600"/>
                            <a:gd name="f24" fmla="*/ 21600 f17 1"/>
                            <a:gd name="f25" fmla="*/ 21600 f18 1"/>
                            <a:gd name="f26" fmla="+- 0 0 f20"/>
                            <a:gd name="f27" fmla="+- f7 0 f21"/>
                            <a:gd name="f28" fmla="+- f21 0 f7"/>
                            <a:gd name="f29" fmla="min f23 f22"/>
                            <a:gd name="f30" fmla="*/ f24 1 f19"/>
                            <a:gd name="f31" fmla="*/ f25 1 f19"/>
                            <a:gd name="f32" fmla="*/ f26 f1 1"/>
                            <a:gd name="f33" fmla="abs f27"/>
                            <a:gd name="f34" fmla="abs f28"/>
                            <a:gd name="f35" fmla="?: f27 f16 f2"/>
                            <a:gd name="f36" fmla="?: f27 f2 f16"/>
                            <a:gd name="f37" fmla="?: f27 f3 f2"/>
                            <a:gd name="f38" fmla="?: f27 f2 f3"/>
                            <a:gd name="f39" fmla="?: f28 f16 f2"/>
                            <a:gd name="f40" fmla="?: f28 f2 f16"/>
                            <a:gd name="f41" fmla="?: f27 0 f1"/>
                            <a:gd name="f42" fmla="?: f27 f1 0"/>
                            <a:gd name="f43" fmla="val f30"/>
                            <a:gd name="f44" fmla="val f31"/>
                            <a:gd name="f45" fmla="*/ f32 1 f8"/>
                            <a:gd name="f46" fmla="?: f27 f38 f37"/>
                            <a:gd name="f47" fmla="?: f27 f37 f38"/>
                            <a:gd name="f48" fmla="?: f28 f36 f35"/>
                            <a:gd name="f49" fmla="*/ f21 f29 1"/>
                            <a:gd name="f50" fmla="*/ f7 f29 1"/>
                            <a:gd name="f51" fmla="*/ f33 f29 1"/>
                            <a:gd name="f52" fmla="*/ f34 f29 1"/>
                            <a:gd name="f53" fmla="+- f44 0 f15"/>
                            <a:gd name="f54" fmla="+- f43 0 f15"/>
                            <a:gd name="f55" fmla="+- f45 0 f2"/>
                            <a:gd name="f56" fmla="?: f28 f47 f46"/>
                            <a:gd name="f57" fmla="*/ f44 f29 1"/>
                            <a:gd name="f58" fmla="*/ f43 f29 1"/>
                            <a:gd name="f59" fmla="+- f55 f2 0"/>
                            <a:gd name="f60" fmla="+- f44 0 f53"/>
                            <a:gd name="f61" fmla="+- f43 0 f54"/>
                            <a:gd name="f62" fmla="+- f53 0 f44"/>
                            <a:gd name="f63" fmla="+- f54 0 f43"/>
                            <a:gd name="f64" fmla="*/ f53 f29 1"/>
                            <a:gd name="f65" fmla="*/ f54 f29 1"/>
                            <a:gd name="f66" fmla="*/ f59 f8 1"/>
                            <a:gd name="f67" fmla="abs f60"/>
                            <a:gd name="f68" fmla="?: f60 0 f1"/>
                            <a:gd name="f69" fmla="?: f60 f1 0"/>
                            <a:gd name="f70" fmla="?: f60 f39 f40"/>
                            <a:gd name="f71" fmla="abs f61"/>
                            <a:gd name="f72" fmla="abs f62"/>
                            <a:gd name="f73" fmla="?: f61 f16 f2"/>
                            <a:gd name="f74" fmla="?: f61 f2 f16"/>
                            <a:gd name="f75" fmla="?: f61 f3 f2"/>
                            <a:gd name="f76" fmla="?: f61 f2 f3"/>
                            <a:gd name="f77" fmla="abs f63"/>
                            <a:gd name="f78" fmla="?: f63 f16 f2"/>
                            <a:gd name="f79" fmla="?: f63 f2 f16"/>
                            <a:gd name="f80" fmla="?: f63 f42 f41"/>
                            <a:gd name="f81" fmla="?: f63 f41 f42"/>
                            <a:gd name="f82" fmla="*/ f66 1 f1"/>
                            <a:gd name="f83" fmla="?: f28 f69 f68"/>
                            <a:gd name="f84" fmla="?: f28 f68 f69"/>
                            <a:gd name="f85" fmla="?: f61 f76 f75"/>
                            <a:gd name="f86" fmla="?: f61 f75 f76"/>
                            <a:gd name="f87" fmla="?: f62 f74 f73"/>
                            <a:gd name="f88" fmla="?: f27 f80 f81"/>
                            <a:gd name="f89" fmla="?: f27 f78 f79"/>
                            <a:gd name="f90" fmla="*/ f67 f29 1"/>
                            <a:gd name="f91" fmla="*/ f71 f29 1"/>
                            <a:gd name="f92" fmla="*/ f72 f29 1"/>
                            <a:gd name="f93" fmla="*/ f77 f29 1"/>
                            <a:gd name="f94" fmla="+- 0 0 f82"/>
                            <a:gd name="f95" fmla="?: f60 f83 f84"/>
                            <a:gd name="f96" fmla="?: f62 f86 f85"/>
                            <a:gd name="f97" fmla="+- 0 0 f94"/>
                            <a:gd name="f98" fmla="*/ f97 f1 1"/>
                            <a:gd name="f99" fmla="*/ f98 1 f8"/>
                            <a:gd name="f100" fmla="+- f99 0 f2"/>
                            <a:gd name="f101" fmla="cos 1 f100"/>
                            <a:gd name="f102" fmla="+- 0 0 f101"/>
                            <a:gd name="f103" fmla="+- 0 0 f102"/>
                            <a:gd name="f104" fmla="val f103"/>
                            <a:gd name="f105" fmla="+- 0 0 f104"/>
                            <a:gd name="f106" fmla="*/ f15 f105 1"/>
                            <a:gd name="f107" fmla="*/ f106 3163 1"/>
                            <a:gd name="f108" fmla="*/ f107 1 7636"/>
                            <a:gd name="f109" fmla="+- f7 f108 0"/>
                            <a:gd name="f110" fmla="+- f43 0 f108"/>
                            <a:gd name="f111" fmla="+- f44 0 f108"/>
                            <a:gd name="f112" fmla="*/ f109 f29 1"/>
                            <a:gd name="f113" fmla="*/ f110 f29 1"/>
                            <a:gd name="f114" fmla="*/ f111 f2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2" t="f112" r="f113" b="f114"/>
                          <a:pathLst>
                            <a:path>
                              <a:moveTo>
                                <a:pt x="f49" y="f50"/>
                              </a:moveTo>
                              <a:arcTo wR="f51" hR="f52" stAng="f56" swAng="f48"/>
                              <a:lnTo>
                                <a:pt x="f50" y="f64"/>
                              </a:lnTo>
                              <a:arcTo wR="f52" hR="f90" stAng="f95" swAng="f70"/>
                              <a:lnTo>
                                <a:pt x="f65" y="f57"/>
                              </a:lnTo>
                              <a:arcTo wR="f91" hR="f92" stAng="f96" swAng="f87"/>
                              <a:lnTo>
                                <a:pt x="f58" y="f49"/>
                              </a:lnTo>
                              <a:arcTo wR="f93" hR="f51" stAng="f88" swAng="f89"/>
                              <a:close/>
                            </a:path>
                          </a:pathLst>
                        </a:custGeom>
                        <a:noFill/>
                        <a:ln w="12600" cap="flat">
                          <a:solidFill>
                            <a:srgbClr val="3465A4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4667617B" w14:textId="77777777" w:rsidR="00D112E6" w:rsidRDefault="00D112E6"/>
                        </w:txbxContent>
                      </wps:txbx>
                      <wps:bodyPr vert="horz" wrap="square" lIns="0" tIns="0" rIns="0" bIns="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18F2E0" id="Shape1_2" o:spid="_x0000_s1029" style="position:absolute;left:0;text-align:left;margin-left:70.85pt;margin-top:1.9pt;width:19.8pt;height:17.1pt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1460,2171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" adj="-11796480,,5400" path="m36195,at,,72390,72390,36195,,,36195l,180975at,144780,72390,217170,,180975,36195,217170l215265,217170at179070,144780,251460,217170,215265,217170,251460,180975l251460,36195at179070,,251460,72390,251460,36195,215265,l36195,xe" filled="f" strokecolor="#3465a4" strokeweight=".35mm">
                <v:stroke joinstyle="miter"/>
                <v:formulas/>
                <v:path arrowok="t" o:connecttype="custom" o:connectlocs="125730,0;251460,108585;125730,217170;0,108585" o:connectangles="270,0,90,180" textboxrect="10601,10601,240859,206569"/>
                <v:textbox inset="0,0,0,0">
                  <w:txbxContent>
                    <w:p w14:paraId="4667617B" w14:textId="77777777" w:rsidR="00D112E6" w:rsidRDefault="00D112E6"/>
                  </w:txbxContent>
                </v:textbox>
              </v:shape>
            </w:pict>
          </mc:Fallback>
        </mc:AlternateContent>
      </w:r>
      <w:r>
        <w:rPr>
          <w:rFonts w:ascii="Verdana" w:eastAsia="Times New Roman" w:hAnsi="Verdana" w:cs="Times New Roman"/>
          <w:sz w:val="20"/>
          <w:szCs w:val="20"/>
        </w:rPr>
        <w:t xml:space="preserve">          </w:t>
      </w:r>
      <w:r>
        <w:rPr>
          <w:rFonts w:ascii="Verdana" w:eastAsia="Times New Roman" w:hAnsi="Verdana" w:cs="Times New Roman"/>
          <w:sz w:val="20"/>
          <w:szCs w:val="20"/>
          <w:lang w:val="pl-PL"/>
        </w:rPr>
        <w:t>N</w:t>
      </w:r>
      <w:r>
        <w:rPr>
          <w:rFonts w:ascii="Verdana" w:eastAsia="Times New Roman" w:hAnsi="Verdana" w:cs="Times New Roman"/>
          <w:sz w:val="20"/>
          <w:szCs w:val="20"/>
        </w:rPr>
        <w:t>ie, wszystkie materiały są autorskie</w:t>
      </w:r>
    </w:p>
    <w:p w14:paraId="3432DC68" w14:textId="77777777" w:rsidR="00D112E6" w:rsidRDefault="00000000">
      <w:pPr>
        <w:pStyle w:val="Standard"/>
        <w:numPr>
          <w:ilvl w:val="0"/>
          <w:numId w:val="17"/>
        </w:numPr>
        <w:spacing w:line="360" w:lineRule="auto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</w:rPr>
        <w:t>Zgody i oświadczenia</w:t>
      </w:r>
    </w:p>
    <w:p w14:paraId="1E3E5A6C" w14:textId="77777777" w:rsidR="00D112E6" w:rsidRDefault="00000000">
      <w:pPr>
        <w:pStyle w:val="Standard"/>
        <w:spacing w:line="360" w:lineRule="auto"/>
        <w:jc w:val="right"/>
        <w:rPr>
          <w:rFonts w:ascii="Verdana" w:eastAsia="Times New Roman" w:hAnsi="Verdana" w:cs="Times New Roman"/>
          <w:sz w:val="20"/>
          <w:szCs w:val="20"/>
          <w:lang w:val="pl-PL"/>
        </w:rPr>
      </w:pPr>
      <w:r>
        <w:rPr>
          <w:rFonts w:ascii="Verdana" w:eastAsia="Times New Roman" w:hAnsi="Verdana" w:cs="Times New Roman"/>
          <w:sz w:val="20"/>
          <w:szCs w:val="20"/>
          <w:lang w:val="pl-PL"/>
        </w:rPr>
        <w:t>Oświadczam, że zapoznałem(-</w:t>
      </w:r>
      <w:proofErr w:type="spellStart"/>
      <w:r>
        <w:rPr>
          <w:rFonts w:ascii="Verdana" w:eastAsia="Times New Roman" w:hAnsi="Verdana" w:cs="Times New Roman"/>
          <w:sz w:val="20"/>
          <w:szCs w:val="20"/>
          <w:lang w:val="pl-PL"/>
        </w:rPr>
        <w:t>am</w:t>
      </w:r>
      <w:proofErr w:type="spellEnd"/>
      <w:r>
        <w:rPr>
          <w:rFonts w:ascii="Verdana" w:eastAsia="Times New Roman" w:hAnsi="Verdana" w:cs="Times New Roman"/>
          <w:sz w:val="20"/>
          <w:szCs w:val="20"/>
          <w:lang w:val="pl-PL"/>
        </w:rPr>
        <w:t xml:space="preserve">) się z regulaminem konkursu i akceptuję jego warunki.    </w:t>
      </w:r>
    </w:p>
    <w:p w14:paraId="591FB680" w14:textId="77777777" w:rsidR="00D112E6" w:rsidRDefault="00000000">
      <w:pPr>
        <w:pStyle w:val="Standard"/>
        <w:numPr>
          <w:ilvl w:val="0"/>
          <w:numId w:val="23"/>
        </w:numPr>
        <w:spacing w:line="360" w:lineRule="auto"/>
      </w:pPr>
      <w:r>
        <w:rPr>
          <w:rFonts w:ascii="Verdana" w:eastAsia="Times New Roman" w:hAnsi="Verdana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6" behindDoc="0" locked="0" layoutInCell="1" allowOverlap="1" wp14:anchorId="03DCFC18" wp14:editId="4FBFD4AC">
                <wp:simplePos x="0" y="0"/>
                <wp:positionH relativeFrom="column">
                  <wp:posOffset>899641</wp:posOffset>
                </wp:positionH>
                <wp:positionV relativeFrom="paragraph">
                  <wp:posOffset>24121</wp:posOffset>
                </wp:positionV>
                <wp:extent cx="251460" cy="217170"/>
                <wp:effectExtent l="0" t="0" r="15240" b="11430"/>
                <wp:wrapNone/>
                <wp:docPr id="1125539694" name="Shape1_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17170"/>
                        </a:xfrm>
                        <a:custGeom>
                          <a:avLst>
                            <a:gd name="f10" fmla="val 3600"/>
                          </a:avLst>
                          <a:gdLst>
                            <a:gd name="f1" fmla="val 10800000"/>
                            <a:gd name="f2" fmla="val 5400000"/>
                            <a:gd name="f3" fmla="val 16200000"/>
                            <a:gd name="f4" fmla="val w"/>
                            <a:gd name="f5" fmla="val h"/>
                            <a:gd name="f6" fmla="val ss"/>
                            <a:gd name="f7" fmla="val 0"/>
                            <a:gd name="f8" fmla="*/ 5419351 1 1725033"/>
                            <a:gd name="f9" fmla="val 45"/>
                            <a:gd name="f10" fmla="val 3600"/>
                            <a:gd name="f11" fmla="abs f4"/>
                            <a:gd name="f12" fmla="abs f5"/>
                            <a:gd name="f13" fmla="abs f6"/>
                            <a:gd name="f14" fmla="*/ f8 1 180"/>
                            <a:gd name="f15" fmla="val f10"/>
                            <a:gd name="f16" fmla="+- 0 0 f2"/>
                            <a:gd name="f17" fmla="?: f11 f4 1"/>
                            <a:gd name="f18" fmla="?: f12 f5 1"/>
                            <a:gd name="f19" fmla="?: f13 f6 1"/>
                            <a:gd name="f20" fmla="*/ f9 f14 1"/>
                            <a:gd name="f21" fmla="+- f7 f15 0"/>
                            <a:gd name="f22" fmla="*/ f17 1 21600"/>
                            <a:gd name="f23" fmla="*/ f18 1 21600"/>
                            <a:gd name="f24" fmla="*/ 21600 f17 1"/>
                            <a:gd name="f25" fmla="*/ 21600 f18 1"/>
                            <a:gd name="f26" fmla="+- 0 0 f20"/>
                            <a:gd name="f27" fmla="+- f7 0 f21"/>
                            <a:gd name="f28" fmla="+- f21 0 f7"/>
                            <a:gd name="f29" fmla="min f23 f22"/>
                            <a:gd name="f30" fmla="*/ f24 1 f19"/>
                            <a:gd name="f31" fmla="*/ f25 1 f19"/>
                            <a:gd name="f32" fmla="*/ f26 f1 1"/>
                            <a:gd name="f33" fmla="abs f27"/>
                            <a:gd name="f34" fmla="abs f28"/>
                            <a:gd name="f35" fmla="?: f27 f16 f2"/>
                            <a:gd name="f36" fmla="?: f27 f2 f16"/>
                            <a:gd name="f37" fmla="?: f27 f3 f2"/>
                            <a:gd name="f38" fmla="?: f27 f2 f3"/>
                            <a:gd name="f39" fmla="?: f28 f16 f2"/>
                            <a:gd name="f40" fmla="?: f28 f2 f16"/>
                            <a:gd name="f41" fmla="?: f27 0 f1"/>
                            <a:gd name="f42" fmla="?: f27 f1 0"/>
                            <a:gd name="f43" fmla="val f30"/>
                            <a:gd name="f44" fmla="val f31"/>
                            <a:gd name="f45" fmla="*/ f32 1 f8"/>
                            <a:gd name="f46" fmla="?: f27 f38 f37"/>
                            <a:gd name="f47" fmla="?: f27 f37 f38"/>
                            <a:gd name="f48" fmla="?: f28 f36 f35"/>
                            <a:gd name="f49" fmla="*/ f21 f29 1"/>
                            <a:gd name="f50" fmla="*/ f7 f29 1"/>
                            <a:gd name="f51" fmla="*/ f33 f29 1"/>
                            <a:gd name="f52" fmla="*/ f34 f29 1"/>
                            <a:gd name="f53" fmla="+- f44 0 f15"/>
                            <a:gd name="f54" fmla="+- f43 0 f15"/>
                            <a:gd name="f55" fmla="+- f45 0 f2"/>
                            <a:gd name="f56" fmla="?: f28 f47 f46"/>
                            <a:gd name="f57" fmla="*/ f44 f29 1"/>
                            <a:gd name="f58" fmla="*/ f43 f29 1"/>
                            <a:gd name="f59" fmla="+- f55 f2 0"/>
                            <a:gd name="f60" fmla="+- f44 0 f53"/>
                            <a:gd name="f61" fmla="+- f43 0 f54"/>
                            <a:gd name="f62" fmla="+- f53 0 f44"/>
                            <a:gd name="f63" fmla="+- f54 0 f43"/>
                            <a:gd name="f64" fmla="*/ f53 f29 1"/>
                            <a:gd name="f65" fmla="*/ f54 f29 1"/>
                            <a:gd name="f66" fmla="*/ f59 f8 1"/>
                            <a:gd name="f67" fmla="abs f60"/>
                            <a:gd name="f68" fmla="?: f60 0 f1"/>
                            <a:gd name="f69" fmla="?: f60 f1 0"/>
                            <a:gd name="f70" fmla="?: f60 f39 f40"/>
                            <a:gd name="f71" fmla="abs f61"/>
                            <a:gd name="f72" fmla="abs f62"/>
                            <a:gd name="f73" fmla="?: f61 f16 f2"/>
                            <a:gd name="f74" fmla="?: f61 f2 f16"/>
                            <a:gd name="f75" fmla="?: f61 f3 f2"/>
                            <a:gd name="f76" fmla="?: f61 f2 f3"/>
                            <a:gd name="f77" fmla="abs f63"/>
                            <a:gd name="f78" fmla="?: f63 f16 f2"/>
                            <a:gd name="f79" fmla="?: f63 f2 f16"/>
                            <a:gd name="f80" fmla="?: f63 f42 f41"/>
                            <a:gd name="f81" fmla="?: f63 f41 f42"/>
                            <a:gd name="f82" fmla="*/ f66 1 f1"/>
                            <a:gd name="f83" fmla="?: f28 f69 f68"/>
                            <a:gd name="f84" fmla="?: f28 f68 f69"/>
                            <a:gd name="f85" fmla="?: f61 f76 f75"/>
                            <a:gd name="f86" fmla="?: f61 f75 f76"/>
                            <a:gd name="f87" fmla="?: f62 f74 f73"/>
                            <a:gd name="f88" fmla="?: f27 f80 f81"/>
                            <a:gd name="f89" fmla="?: f27 f78 f79"/>
                            <a:gd name="f90" fmla="*/ f67 f29 1"/>
                            <a:gd name="f91" fmla="*/ f71 f29 1"/>
                            <a:gd name="f92" fmla="*/ f72 f29 1"/>
                            <a:gd name="f93" fmla="*/ f77 f29 1"/>
                            <a:gd name="f94" fmla="+- 0 0 f82"/>
                            <a:gd name="f95" fmla="?: f60 f83 f84"/>
                            <a:gd name="f96" fmla="?: f62 f86 f85"/>
                            <a:gd name="f97" fmla="+- 0 0 f94"/>
                            <a:gd name="f98" fmla="*/ f97 f1 1"/>
                            <a:gd name="f99" fmla="*/ f98 1 f8"/>
                            <a:gd name="f100" fmla="+- f99 0 f2"/>
                            <a:gd name="f101" fmla="cos 1 f100"/>
                            <a:gd name="f102" fmla="+- 0 0 f101"/>
                            <a:gd name="f103" fmla="+- 0 0 f102"/>
                            <a:gd name="f104" fmla="val f103"/>
                            <a:gd name="f105" fmla="+- 0 0 f104"/>
                            <a:gd name="f106" fmla="*/ f15 f105 1"/>
                            <a:gd name="f107" fmla="*/ f106 3163 1"/>
                            <a:gd name="f108" fmla="*/ f107 1 7636"/>
                            <a:gd name="f109" fmla="+- f7 f108 0"/>
                            <a:gd name="f110" fmla="+- f43 0 f108"/>
                            <a:gd name="f111" fmla="+- f44 0 f108"/>
                            <a:gd name="f112" fmla="*/ f109 f29 1"/>
                            <a:gd name="f113" fmla="*/ f110 f29 1"/>
                            <a:gd name="f114" fmla="*/ f111 f2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2" t="f112" r="f113" b="f114"/>
                          <a:pathLst>
                            <a:path>
                              <a:moveTo>
                                <a:pt x="f49" y="f50"/>
                              </a:moveTo>
                              <a:arcTo wR="f51" hR="f52" stAng="f56" swAng="f48"/>
                              <a:lnTo>
                                <a:pt x="f50" y="f64"/>
                              </a:lnTo>
                              <a:arcTo wR="f52" hR="f90" stAng="f95" swAng="f70"/>
                              <a:lnTo>
                                <a:pt x="f65" y="f57"/>
                              </a:lnTo>
                              <a:arcTo wR="f91" hR="f92" stAng="f96" swAng="f87"/>
                              <a:lnTo>
                                <a:pt x="f58" y="f49"/>
                              </a:lnTo>
                              <a:arcTo wR="f93" hR="f51" stAng="f88" swAng="f89"/>
                              <a:close/>
                            </a:path>
                          </a:pathLst>
                        </a:custGeom>
                        <a:noFill/>
                        <a:ln w="12600" cap="flat">
                          <a:solidFill>
                            <a:srgbClr val="3465A4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11DF63E6" w14:textId="77777777" w:rsidR="00D112E6" w:rsidRDefault="00D112E6"/>
                        </w:txbxContent>
                      </wps:txbx>
                      <wps:bodyPr vert="horz" wrap="square" lIns="0" tIns="0" rIns="0" bIns="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CFC18" id="Shape1_3" o:spid="_x0000_s1030" style="position:absolute;left:0;text-align:left;margin-left:70.85pt;margin-top:1.9pt;width:19.8pt;height:17.1pt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1460,2171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" adj="-11796480,,5400" path="m36195,at,,72390,72390,36195,,,36195l,180975at,144780,72390,217170,,180975,36195,217170l215265,217170at179070,144780,251460,217170,215265,217170,251460,180975l251460,36195at179070,,251460,72390,251460,36195,215265,l36195,xe" filled="f" strokecolor="#3465a4" strokeweight=".35mm">
                <v:stroke joinstyle="miter"/>
                <v:formulas/>
                <v:path arrowok="t" o:connecttype="custom" o:connectlocs="125730,0;251460,108585;125730,217170;0,108585" o:connectangles="270,0,90,180" textboxrect="10601,10601,240859,206569"/>
                <v:textbox inset="0,0,0,0">
                  <w:txbxContent>
                    <w:p w14:paraId="11DF63E6" w14:textId="77777777" w:rsidR="00D112E6" w:rsidRDefault="00D112E6"/>
                  </w:txbxContent>
                </v:textbox>
              </v:shape>
            </w:pict>
          </mc:Fallback>
        </mc:AlternateContent>
      </w:r>
      <w:r>
        <w:rPr>
          <w:rFonts w:ascii="Verdana" w:eastAsia="Times New Roman" w:hAnsi="Verdana" w:cs="Times New Roman"/>
          <w:sz w:val="20"/>
          <w:szCs w:val="20"/>
        </w:rPr>
        <w:t xml:space="preserve">          Tak</w:t>
      </w:r>
    </w:p>
    <w:p w14:paraId="30A94177" w14:textId="77777777" w:rsidR="00D112E6" w:rsidRDefault="00000000">
      <w:pPr>
        <w:pStyle w:val="Standard"/>
        <w:spacing w:line="360" w:lineRule="auto"/>
        <w:jc w:val="right"/>
        <w:rPr>
          <w:rFonts w:ascii="Verdana" w:eastAsia="Times New Roman" w:hAnsi="Verdana" w:cs="Times New Roman"/>
          <w:sz w:val="20"/>
          <w:szCs w:val="20"/>
          <w:lang w:val="pl-PL"/>
        </w:rPr>
      </w:pPr>
      <w:r>
        <w:rPr>
          <w:rFonts w:ascii="Verdana" w:eastAsia="Times New Roman" w:hAnsi="Verdana" w:cs="Times New Roman"/>
          <w:sz w:val="20"/>
          <w:szCs w:val="20"/>
          <w:lang w:val="pl-PL"/>
        </w:rPr>
        <w:t>Wyrażam zgodę na przetwarzanie moich danych osobowych na potrzeby konkursu.</w:t>
      </w:r>
    </w:p>
    <w:p w14:paraId="68413A76" w14:textId="77777777" w:rsidR="00D112E6" w:rsidRDefault="00000000">
      <w:pPr>
        <w:pStyle w:val="Standard"/>
        <w:numPr>
          <w:ilvl w:val="0"/>
          <w:numId w:val="24"/>
        </w:numPr>
        <w:spacing w:line="360" w:lineRule="auto"/>
      </w:pPr>
      <w:r>
        <w:rPr>
          <w:rFonts w:ascii="Verdana" w:eastAsia="Times New Roman" w:hAnsi="Verdana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7" behindDoc="0" locked="0" layoutInCell="1" allowOverlap="1" wp14:anchorId="0D4EADEB" wp14:editId="1E72C546">
                <wp:simplePos x="0" y="0"/>
                <wp:positionH relativeFrom="column">
                  <wp:posOffset>899641</wp:posOffset>
                </wp:positionH>
                <wp:positionV relativeFrom="paragraph">
                  <wp:posOffset>24121</wp:posOffset>
                </wp:positionV>
                <wp:extent cx="251460" cy="217170"/>
                <wp:effectExtent l="0" t="0" r="15240" b="11430"/>
                <wp:wrapNone/>
                <wp:docPr id="2127749471" name="Shape1_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17170"/>
                        </a:xfrm>
                        <a:custGeom>
                          <a:avLst>
                            <a:gd name="f10" fmla="val 3600"/>
                          </a:avLst>
                          <a:gdLst>
                            <a:gd name="f1" fmla="val 10800000"/>
                            <a:gd name="f2" fmla="val 5400000"/>
                            <a:gd name="f3" fmla="val 16200000"/>
                            <a:gd name="f4" fmla="val w"/>
                            <a:gd name="f5" fmla="val h"/>
                            <a:gd name="f6" fmla="val ss"/>
                            <a:gd name="f7" fmla="val 0"/>
                            <a:gd name="f8" fmla="*/ 5419351 1 1725033"/>
                            <a:gd name="f9" fmla="val 45"/>
                            <a:gd name="f10" fmla="val 3600"/>
                            <a:gd name="f11" fmla="abs f4"/>
                            <a:gd name="f12" fmla="abs f5"/>
                            <a:gd name="f13" fmla="abs f6"/>
                            <a:gd name="f14" fmla="*/ f8 1 180"/>
                            <a:gd name="f15" fmla="val f10"/>
                            <a:gd name="f16" fmla="+- 0 0 f2"/>
                            <a:gd name="f17" fmla="?: f11 f4 1"/>
                            <a:gd name="f18" fmla="?: f12 f5 1"/>
                            <a:gd name="f19" fmla="?: f13 f6 1"/>
                            <a:gd name="f20" fmla="*/ f9 f14 1"/>
                            <a:gd name="f21" fmla="+- f7 f15 0"/>
                            <a:gd name="f22" fmla="*/ f17 1 21600"/>
                            <a:gd name="f23" fmla="*/ f18 1 21600"/>
                            <a:gd name="f24" fmla="*/ 21600 f17 1"/>
                            <a:gd name="f25" fmla="*/ 21600 f18 1"/>
                            <a:gd name="f26" fmla="+- 0 0 f20"/>
                            <a:gd name="f27" fmla="+- f7 0 f21"/>
                            <a:gd name="f28" fmla="+- f21 0 f7"/>
                            <a:gd name="f29" fmla="min f23 f22"/>
                            <a:gd name="f30" fmla="*/ f24 1 f19"/>
                            <a:gd name="f31" fmla="*/ f25 1 f19"/>
                            <a:gd name="f32" fmla="*/ f26 f1 1"/>
                            <a:gd name="f33" fmla="abs f27"/>
                            <a:gd name="f34" fmla="abs f28"/>
                            <a:gd name="f35" fmla="?: f27 f16 f2"/>
                            <a:gd name="f36" fmla="?: f27 f2 f16"/>
                            <a:gd name="f37" fmla="?: f27 f3 f2"/>
                            <a:gd name="f38" fmla="?: f27 f2 f3"/>
                            <a:gd name="f39" fmla="?: f28 f16 f2"/>
                            <a:gd name="f40" fmla="?: f28 f2 f16"/>
                            <a:gd name="f41" fmla="?: f27 0 f1"/>
                            <a:gd name="f42" fmla="?: f27 f1 0"/>
                            <a:gd name="f43" fmla="val f30"/>
                            <a:gd name="f44" fmla="val f31"/>
                            <a:gd name="f45" fmla="*/ f32 1 f8"/>
                            <a:gd name="f46" fmla="?: f27 f38 f37"/>
                            <a:gd name="f47" fmla="?: f27 f37 f38"/>
                            <a:gd name="f48" fmla="?: f28 f36 f35"/>
                            <a:gd name="f49" fmla="*/ f21 f29 1"/>
                            <a:gd name="f50" fmla="*/ f7 f29 1"/>
                            <a:gd name="f51" fmla="*/ f33 f29 1"/>
                            <a:gd name="f52" fmla="*/ f34 f29 1"/>
                            <a:gd name="f53" fmla="+- f44 0 f15"/>
                            <a:gd name="f54" fmla="+- f43 0 f15"/>
                            <a:gd name="f55" fmla="+- f45 0 f2"/>
                            <a:gd name="f56" fmla="?: f28 f47 f46"/>
                            <a:gd name="f57" fmla="*/ f44 f29 1"/>
                            <a:gd name="f58" fmla="*/ f43 f29 1"/>
                            <a:gd name="f59" fmla="+- f55 f2 0"/>
                            <a:gd name="f60" fmla="+- f44 0 f53"/>
                            <a:gd name="f61" fmla="+- f43 0 f54"/>
                            <a:gd name="f62" fmla="+- f53 0 f44"/>
                            <a:gd name="f63" fmla="+- f54 0 f43"/>
                            <a:gd name="f64" fmla="*/ f53 f29 1"/>
                            <a:gd name="f65" fmla="*/ f54 f29 1"/>
                            <a:gd name="f66" fmla="*/ f59 f8 1"/>
                            <a:gd name="f67" fmla="abs f60"/>
                            <a:gd name="f68" fmla="?: f60 0 f1"/>
                            <a:gd name="f69" fmla="?: f60 f1 0"/>
                            <a:gd name="f70" fmla="?: f60 f39 f40"/>
                            <a:gd name="f71" fmla="abs f61"/>
                            <a:gd name="f72" fmla="abs f62"/>
                            <a:gd name="f73" fmla="?: f61 f16 f2"/>
                            <a:gd name="f74" fmla="?: f61 f2 f16"/>
                            <a:gd name="f75" fmla="?: f61 f3 f2"/>
                            <a:gd name="f76" fmla="?: f61 f2 f3"/>
                            <a:gd name="f77" fmla="abs f63"/>
                            <a:gd name="f78" fmla="?: f63 f16 f2"/>
                            <a:gd name="f79" fmla="?: f63 f2 f16"/>
                            <a:gd name="f80" fmla="?: f63 f42 f41"/>
                            <a:gd name="f81" fmla="?: f63 f41 f42"/>
                            <a:gd name="f82" fmla="*/ f66 1 f1"/>
                            <a:gd name="f83" fmla="?: f28 f69 f68"/>
                            <a:gd name="f84" fmla="?: f28 f68 f69"/>
                            <a:gd name="f85" fmla="?: f61 f76 f75"/>
                            <a:gd name="f86" fmla="?: f61 f75 f76"/>
                            <a:gd name="f87" fmla="?: f62 f74 f73"/>
                            <a:gd name="f88" fmla="?: f27 f80 f81"/>
                            <a:gd name="f89" fmla="?: f27 f78 f79"/>
                            <a:gd name="f90" fmla="*/ f67 f29 1"/>
                            <a:gd name="f91" fmla="*/ f71 f29 1"/>
                            <a:gd name="f92" fmla="*/ f72 f29 1"/>
                            <a:gd name="f93" fmla="*/ f77 f29 1"/>
                            <a:gd name="f94" fmla="+- 0 0 f82"/>
                            <a:gd name="f95" fmla="?: f60 f83 f84"/>
                            <a:gd name="f96" fmla="?: f62 f86 f85"/>
                            <a:gd name="f97" fmla="+- 0 0 f94"/>
                            <a:gd name="f98" fmla="*/ f97 f1 1"/>
                            <a:gd name="f99" fmla="*/ f98 1 f8"/>
                            <a:gd name="f100" fmla="+- f99 0 f2"/>
                            <a:gd name="f101" fmla="cos 1 f100"/>
                            <a:gd name="f102" fmla="+- 0 0 f101"/>
                            <a:gd name="f103" fmla="+- 0 0 f102"/>
                            <a:gd name="f104" fmla="val f103"/>
                            <a:gd name="f105" fmla="+- 0 0 f104"/>
                            <a:gd name="f106" fmla="*/ f15 f105 1"/>
                            <a:gd name="f107" fmla="*/ f106 3163 1"/>
                            <a:gd name="f108" fmla="*/ f107 1 7636"/>
                            <a:gd name="f109" fmla="+- f7 f108 0"/>
                            <a:gd name="f110" fmla="+- f43 0 f108"/>
                            <a:gd name="f111" fmla="+- f44 0 f108"/>
                            <a:gd name="f112" fmla="*/ f109 f29 1"/>
                            <a:gd name="f113" fmla="*/ f110 f29 1"/>
                            <a:gd name="f114" fmla="*/ f111 f2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2" t="f112" r="f113" b="f114"/>
                          <a:pathLst>
                            <a:path>
                              <a:moveTo>
                                <a:pt x="f49" y="f50"/>
                              </a:moveTo>
                              <a:arcTo wR="f51" hR="f52" stAng="f56" swAng="f48"/>
                              <a:lnTo>
                                <a:pt x="f50" y="f64"/>
                              </a:lnTo>
                              <a:arcTo wR="f52" hR="f90" stAng="f95" swAng="f70"/>
                              <a:lnTo>
                                <a:pt x="f65" y="f57"/>
                              </a:lnTo>
                              <a:arcTo wR="f91" hR="f92" stAng="f96" swAng="f87"/>
                              <a:lnTo>
                                <a:pt x="f58" y="f49"/>
                              </a:lnTo>
                              <a:arcTo wR="f93" hR="f51" stAng="f88" swAng="f89"/>
                              <a:close/>
                            </a:path>
                          </a:pathLst>
                        </a:custGeom>
                        <a:noFill/>
                        <a:ln w="12600" cap="flat">
                          <a:solidFill>
                            <a:srgbClr val="3465A4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4F67238C" w14:textId="77777777" w:rsidR="00D112E6" w:rsidRDefault="00D112E6"/>
                        </w:txbxContent>
                      </wps:txbx>
                      <wps:bodyPr vert="horz" wrap="square" lIns="0" tIns="0" rIns="0" bIns="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4EADEB" id="Shape1_4" o:spid="_x0000_s1031" style="position:absolute;left:0;text-align:left;margin-left:70.85pt;margin-top:1.9pt;width:19.8pt;height:17.1pt;z-index: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1460,2171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" adj="-11796480,,5400" path="m36195,at,,72390,72390,36195,,,36195l,180975at,144780,72390,217170,,180975,36195,217170l215265,217170at179070,144780,251460,217170,215265,217170,251460,180975l251460,36195at179070,,251460,72390,251460,36195,215265,l36195,xe" filled="f" strokecolor="#3465a4" strokeweight=".35mm">
                <v:stroke joinstyle="miter"/>
                <v:formulas/>
                <v:path arrowok="t" o:connecttype="custom" o:connectlocs="125730,0;251460,108585;125730,217170;0,108585" o:connectangles="270,0,90,180" textboxrect="10601,10601,240859,206569"/>
                <v:textbox inset="0,0,0,0">
                  <w:txbxContent>
                    <w:p w14:paraId="4F67238C" w14:textId="77777777" w:rsidR="00D112E6" w:rsidRDefault="00D112E6"/>
                  </w:txbxContent>
                </v:textbox>
              </v:shape>
            </w:pict>
          </mc:Fallback>
        </mc:AlternateContent>
      </w:r>
      <w:r>
        <w:rPr>
          <w:rFonts w:ascii="Verdana" w:eastAsia="Times New Roman" w:hAnsi="Verdana" w:cs="Times New Roman"/>
          <w:sz w:val="20"/>
          <w:szCs w:val="20"/>
        </w:rPr>
        <w:t xml:space="preserve">          Tak</w:t>
      </w:r>
    </w:p>
    <w:p w14:paraId="296C9E9B" w14:textId="77777777" w:rsidR="00D112E6" w:rsidRDefault="00000000">
      <w:pPr>
        <w:pStyle w:val="Standard"/>
        <w:spacing w:line="360" w:lineRule="auto"/>
        <w:ind w:left="2127"/>
        <w:rPr>
          <w:rFonts w:ascii="Verdana" w:eastAsia="Times New Roman" w:hAnsi="Verdana" w:cs="Times New Roman"/>
          <w:sz w:val="20"/>
          <w:szCs w:val="20"/>
          <w:lang w:val="pl-PL"/>
        </w:rPr>
      </w:pPr>
      <w:r>
        <w:rPr>
          <w:rFonts w:ascii="Verdana" w:eastAsia="Times New Roman" w:hAnsi="Verdana" w:cs="Times New Roman"/>
          <w:sz w:val="20"/>
          <w:szCs w:val="20"/>
          <w:lang w:val="pl-PL"/>
        </w:rPr>
        <w:t>Wyrażam zgodę na publikację mojego filmu w mediach organizatora.</w:t>
      </w:r>
    </w:p>
    <w:p w14:paraId="470D5CB3" w14:textId="77777777" w:rsidR="00D112E6" w:rsidRDefault="00000000">
      <w:pPr>
        <w:pStyle w:val="Standard"/>
        <w:spacing w:line="360" w:lineRule="auto"/>
        <w:ind w:firstLine="720"/>
      </w:pPr>
      <w:r>
        <w:rPr>
          <w:rFonts w:ascii="Verdana" w:hAnsi="Verdana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8" behindDoc="0" locked="0" layoutInCell="1" allowOverlap="1" wp14:anchorId="3406CB0C" wp14:editId="03A8632E">
                <wp:simplePos x="0" y="0"/>
                <wp:positionH relativeFrom="column">
                  <wp:posOffset>899641</wp:posOffset>
                </wp:positionH>
                <wp:positionV relativeFrom="paragraph">
                  <wp:posOffset>24121</wp:posOffset>
                </wp:positionV>
                <wp:extent cx="251460" cy="217170"/>
                <wp:effectExtent l="0" t="0" r="15240" b="11430"/>
                <wp:wrapNone/>
                <wp:docPr id="135837754" name="Shape1_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17170"/>
                        </a:xfrm>
                        <a:custGeom>
                          <a:avLst>
                            <a:gd name="f10" fmla="val 3600"/>
                          </a:avLst>
                          <a:gdLst>
                            <a:gd name="f1" fmla="val 10800000"/>
                            <a:gd name="f2" fmla="val 5400000"/>
                            <a:gd name="f3" fmla="val 16200000"/>
                            <a:gd name="f4" fmla="val w"/>
                            <a:gd name="f5" fmla="val h"/>
                            <a:gd name="f6" fmla="val ss"/>
                            <a:gd name="f7" fmla="val 0"/>
                            <a:gd name="f8" fmla="*/ 5419351 1 1725033"/>
                            <a:gd name="f9" fmla="val 45"/>
                            <a:gd name="f10" fmla="val 3600"/>
                            <a:gd name="f11" fmla="abs f4"/>
                            <a:gd name="f12" fmla="abs f5"/>
                            <a:gd name="f13" fmla="abs f6"/>
                            <a:gd name="f14" fmla="*/ f8 1 180"/>
                            <a:gd name="f15" fmla="val f10"/>
                            <a:gd name="f16" fmla="+- 0 0 f2"/>
                            <a:gd name="f17" fmla="?: f11 f4 1"/>
                            <a:gd name="f18" fmla="?: f12 f5 1"/>
                            <a:gd name="f19" fmla="?: f13 f6 1"/>
                            <a:gd name="f20" fmla="*/ f9 f14 1"/>
                            <a:gd name="f21" fmla="+- f7 f15 0"/>
                            <a:gd name="f22" fmla="*/ f17 1 21600"/>
                            <a:gd name="f23" fmla="*/ f18 1 21600"/>
                            <a:gd name="f24" fmla="*/ 21600 f17 1"/>
                            <a:gd name="f25" fmla="*/ 21600 f18 1"/>
                            <a:gd name="f26" fmla="+- 0 0 f20"/>
                            <a:gd name="f27" fmla="+- f7 0 f21"/>
                            <a:gd name="f28" fmla="+- f21 0 f7"/>
                            <a:gd name="f29" fmla="min f23 f22"/>
                            <a:gd name="f30" fmla="*/ f24 1 f19"/>
                            <a:gd name="f31" fmla="*/ f25 1 f19"/>
                            <a:gd name="f32" fmla="*/ f26 f1 1"/>
                            <a:gd name="f33" fmla="abs f27"/>
                            <a:gd name="f34" fmla="abs f28"/>
                            <a:gd name="f35" fmla="?: f27 f16 f2"/>
                            <a:gd name="f36" fmla="?: f27 f2 f16"/>
                            <a:gd name="f37" fmla="?: f27 f3 f2"/>
                            <a:gd name="f38" fmla="?: f27 f2 f3"/>
                            <a:gd name="f39" fmla="?: f28 f16 f2"/>
                            <a:gd name="f40" fmla="?: f28 f2 f16"/>
                            <a:gd name="f41" fmla="?: f27 0 f1"/>
                            <a:gd name="f42" fmla="?: f27 f1 0"/>
                            <a:gd name="f43" fmla="val f30"/>
                            <a:gd name="f44" fmla="val f31"/>
                            <a:gd name="f45" fmla="*/ f32 1 f8"/>
                            <a:gd name="f46" fmla="?: f27 f38 f37"/>
                            <a:gd name="f47" fmla="?: f27 f37 f38"/>
                            <a:gd name="f48" fmla="?: f28 f36 f35"/>
                            <a:gd name="f49" fmla="*/ f21 f29 1"/>
                            <a:gd name="f50" fmla="*/ f7 f29 1"/>
                            <a:gd name="f51" fmla="*/ f33 f29 1"/>
                            <a:gd name="f52" fmla="*/ f34 f29 1"/>
                            <a:gd name="f53" fmla="+- f44 0 f15"/>
                            <a:gd name="f54" fmla="+- f43 0 f15"/>
                            <a:gd name="f55" fmla="+- f45 0 f2"/>
                            <a:gd name="f56" fmla="?: f28 f47 f46"/>
                            <a:gd name="f57" fmla="*/ f44 f29 1"/>
                            <a:gd name="f58" fmla="*/ f43 f29 1"/>
                            <a:gd name="f59" fmla="+- f55 f2 0"/>
                            <a:gd name="f60" fmla="+- f44 0 f53"/>
                            <a:gd name="f61" fmla="+- f43 0 f54"/>
                            <a:gd name="f62" fmla="+- f53 0 f44"/>
                            <a:gd name="f63" fmla="+- f54 0 f43"/>
                            <a:gd name="f64" fmla="*/ f53 f29 1"/>
                            <a:gd name="f65" fmla="*/ f54 f29 1"/>
                            <a:gd name="f66" fmla="*/ f59 f8 1"/>
                            <a:gd name="f67" fmla="abs f60"/>
                            <a:gd name="f68" fmla="?: f60 0 f1"/>
                            <a:gd name="f69" fmla="?: f60 f1 0"/>
                            <a:gd name="f70" fmla="?: f60 f39 f40"/>
                            <a:gd name="f71" fmla="abs f61"/>
                            <a:gd name="f72" fmla="abs f62"/>
                            <a:gd name="f73" fmla="?: f61 f16 f2"/>
                            <a:gd name="f74" fmla="?: f61 f2 f16"/>
                            <a:gd name="f75" fmla="?: f61 f3 f2"/>
                            <a:gd name="f76" fmla="?: f61 f2 f3"/>
                            <a:gd name="f77" fmla="abs f63"/>
                            <a:gd name="f78" fmla="?: f63 f16 f2"/>
                            <a:gd name="f79" fmla="?: f63 f2 f16"/>
                            <a:gd name="f80" fmla="?: f63 f42 f41"/>
                            <a:gd name="f81" fmla="?: f63 f41 f42"/>
                            <a:gd name="f82" fmla="*/ f66 1 f1"/>
                            <a:gd name="f83" fmla="?: f28 f69 f68"/>
                            <a:gd name="f84" fmla="?: f28 f68 f69"/>
                            <a:gd name="f85" fmla="?: f61 f76 f75"/>
                            <a:gd name="f86" fmla="?: f61 f75 f76"/>
                            <a:gd name="f87" fmla="?: f62 f74 f73"/>
                            <a:gd name="f88" fmla="?: f27 f80 f81"/>
                            <a:gd name="f89" fmla="?: f27 f78 f79"/>
                            <a:gd name="f90" fmla="*/ f67 f29 1"/>
                            <a:gd name="f91" fmla="*/ f71 f29 1"/>
                            <a:gd name="f92" fmla="*/ f72 f29 1"/>
                            <a:gd name="f93" fmla="*/ f77 f29 1"/>
                            <a:gd name="f94" fmla="+- 0 0 f82"/>
                            <a:gd name="f95" fmla="?: f60 f83 f84"/>
                            <a:gd name="f96" fmla="?: f62 f86 f85"/>
                            <a:gd name="f97" fmla="+- 0 0 f94"/>
                            <a:gd name="f98" fmla="*/ f97 f1 1"/>
                            <a:gd name="f99" fmla="*/ f98 1 f8"/>
                            <a:gd name="f100" fmla="+- f99 0 f2"/>
                            <a:gd name="f101" fmla="cos 1 f100"/>
                            <a:gd name="f102" fmla="+- 0 0 f101"/>
                            <a:gd name="f103" fmla="+- 0 0 f102"/>
                            <a:gd name="f104" fmla="val f103"/>
                            <a:gd name="f105" fmla="+- 0 0 f104"/>
                            <a:gd name="f106" fmla="*/ f15 f105 1"/>
                            <a:gd name="f107" fmla="*/ f106 3163 1"/>
                            <a:gd name="f108" fmla="*/ f107 1 7636"/>
                            <a:gd name="f109" fmla="+- f7 f108 0"/>
                            <a:gd name="f110" fmla="+- f43 0 f108"/>
                            <a:gd name="f111" fmla="+- f44 0 f108"/>
                            <a:gd name="f112" fmla="*/ f109 f29 1"/>
                            <a:gd name="f113" fmla="*/ f110 f29 1"/>
                            <a:gd name="f114" fmla="*/ f111 f2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2" t="f112" r="f113" b="f114"/>
                          <a:pathLst>
                            <a:path>
                              <a:moveTo>
                                <a:pt x="f49" y="f50"/>
                              </a:moveTo>
                              <a:arcTo wR="f51" hR="f52" stAng="f56" swAng="f48"/>
                              <a:lnTo>
                                <a:pt x="f50" y="f64"/>
                              </a:lnTo>
                              <a:arcTo wR="f52" hR="f90" stAng="f95" swAng="f70"/>
                              <a:lnTo>
                                <a:pt x="f65" y="f57"/>
                              </a:lnTo>
                              <a:arcTo wR="f91" hR="f92" stAng="f96" swAng="f87"/>
                              <a:lnTo>
                                <a:pt x="f58" y="f49"/>
                              </a:lnTo>
                              <a:arcTo wR="f93" hR="f51" stAng="f88" swAng="f89"/>
                              <a:close/>
                            </a:path>
                          </a:pathLst>
                        </a:custGeom>
                        <a:noFill/>
                        <a:ln w="12600" cap="flat">
                          <a:solidFill>
                            <a:srgbClr val="3465A4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18D1A023" w14:textId="77777777" w:rsidR="00D112E6" w:rsidRDefault="00D112E6"/>
                        </w:txbxContent>
                      </wps:txbx>
                      <wps:bodyPr vert="horz" wrap="square" lIns="0" tIns="0" rIns="0" bIns="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06CB0C" id="Shape1_5" o:spid="_x0000_s1032" style="position:absolute;left:0;text-align:left;margin-left:70.85pt;margin-top:1.9pt;width:19.8pt;height:17.1pt;z-index: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1460,2171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" adj="-11796480,,5400" path="m36195,at,,72390,72390,36195,,,36195l,180975at,144780,72390,217170,,180975,36195,217170l215265,217170at179070,144780,251460,217170,215265,217170,251460,180975l251460,36195at179070,,251460,72390,251460,36195,215265,l36195,xe" filled="f" strokecolor="#3465a4" strokeweight=".35mm">
                <v:stroke joinstyle="miter"/>
                <v:formulas/>
                <v:path arrowok="t" o:connecttype="custom" o:connectlocs="125730,0;251460,108585;125730,217170;0,108585" o:connectangles="270,0,90,180" textboxrect="10601,10601,240859,206569"/>
                <v:textbox inset="0,0,0,0">
                  <w:txbxContent>
                    <w:p w14:paraId="18D1A023" w14:textId="77777777" w:rsidR="00D112E6" w:rsidRDefault="00D112E6"/>
                  </w:txbxContent>
                </v:textbox>
              </v:shape>
            </w:pict>
          </mc:Fallback>
        </mc:AlternateContent>
      </w:r>
      <w:r>
        <w:rPr>
          <w:rStyle w:val="a7"/>
          <w:rFonts w:ascii="Verdana" w:eastAsia="Times New Roman" w:hAnsi="Verdana" w:cs="Times New Roman"/>
          <w:sz w:val="20"/>
          <w:szCs w:val="20"/>
          <w:lang w:val="pl-PL"/>
        </w:rPr>
        <w:t xml:space="preserve">      </w:t>
      </w:r>
      <w:r>
        <w:rPr>
          <w:rStyle w:val="a7"/>
          <w:rFonts w:ascii="Verdana" w:eastAsia="Times New Roman" w:hAnsi="Verdana" w:cs="Times New Roman"/>
          <w:sz w:val="20"/>
          <w:szCs w:val="20"/>
        </w:rPr>
        <w:t>–              Tak</w:t>
      </w:r>
    </w:p>
    <w:p w14:paraId="66AA284D" w14:textId="77777777" w:rsidR="00D112E6" w:rsidRDefault="00000000">
      <w:pPr>
        <w:pStyle w:val="Standard"/>
        <w:numPr>
          <w:ilvl w:val="0"/>
          <w:numId w:val="17"/>
        </w:numPr>
        <w:spacing w:line="360" w:lineRule="auto"/>
      </w:pPr>
      <w:r>
        <w:rPr>
          <w:rStyle w:val="a7"/>
          <w:rFonts w:ascii="Verdana" w:eastAsia="Times New Roman" w:hAnsi="Verdana" w:cs="Times New Roman"/>
          <w:b/>
          <w:color w:val="202124"/>
          <w:sz w:val="20"/>
          <w:szCs w:val="20"/>
        </w:rPr>
        <w:t>Zapoznałem</w:t>
      </w:r>
      <w:r>
        <w:rPr>
          <w:rStyle w:val="a7"/>
          <w:rFonts w:ascii="Verdana" w:eastAsia="Times New Roman" w:hAnsi="Verdana" w:cs="Times New Roman"/>
          <w:b/>
          <w:color w:val="202124"/>
          <w:sz w:val="20"/>
          <w:szCs w:val="20"/>
          <w:lang w:val="pl-PL"/>
        </w:rPr>
        <w:t xml:space="preserve"> (łam)  </w:t>
      </w:r>
      <w:r>
        <w:rPr>
          <w:rStyle w:val="a7"/>
          <w:rFonts w:ascii="Verdana" w:eastAsia="Times New Roman" w:hAnsi="Verdana" w:cs="Times New Roman"/>
          <w:b/>
          <w:color w:val="202124"/>
          <w:sz w:val="20"/>
          <w:szCs w:val="20"/>
        </w:rPr>
        <w:t>się z Regulaminem Konkursu</w:t>
      </w:r>
    </w:p>
    <w:p w14:paraId="28D8F3AE" w14:textId="77777777" w:rsidR="00D112E6" w:rsidRDefault="00000000">
      <w:pPr>
        <w:pStyle w:val="Standard"/>
        <w:numPr>
          <w:ilvl w:val="0"/>
          <w:numId w:val="25"/>
        </w:numPr>
        <w:spacing w:after="240" w:line="360" w:lineRule="auto"/>
      </w:pPr>
      <w:r>
        <w:rPr>
          <w:rFonts w:ascii="Verdana" w:eastAsia="Times New Roman" w:hAnsi="Verdana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9" behindDoc="0" locked="0" layoutInCell="1" allowOverlap="1" wp14:anchorId="6DF18AB0" wp14:editId="66627DDE">
                <wp:simplePos x="0" y="0"/>
                <wp:positionH relativeFrom="column">
                  <wp:posOffset>899641</wp:posOffset>
                </wp:positionH>
                <wp:positionV relativeFrom="paragraph">
                  <wp:posOffset>24121</wp:posOffset>
                </wp:positionV>
                <wp:extent cx="251460" cy="217170"/>
                <wp:effectExtent l="0" t="0" r="15240" b="11430"/>
                <wp:wrapNone/>
                <wp:docPr id="824256047" name="Shape1_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" cy="217170"/>
                        </a:xfrm>
                        <a:custGeom>
                          <a:avLst>
                            <a:gd name="f10" fmla="val 3600"/>
                          </a:avLst>
                          <a:gdLst>
                            <a:gd name="f1" fmla="val 10800000"/>
                            <a:gd name="f2" fmla="val 5400000"/>
                            <a:gd name="f3" fmla="val 16200000"/>
                            <a:gd name="f4" fmla="val w"/>
                            <a:gd name="f5" fmla="val h"/>
                            <a:gd name="f6" fmla="val ss"/>
                            <a:gd name="f7" fmla="val 0"/>
                            <a:gd name="f8" fmla="*/ 5419351 1 1725033"/>
                            <a:gd name="f9" fmla="val 45"/>
                            <a:gd name="f10" fmla="val 3600"/>
                            <a:gd name="f11" fmla="abs f4"/>
                            <a:gd name="f12" fmla="abs f5"/>
                            <a:gd name="f13" fmla="abs f6"/>
                            <a:gd name="f14" fmla="*/ f8 1 180"/>
                            <a:gd name="f15" fmla="val f10"/>
                            <a:gd name="f16" fmla="+- 0 0 f2"/>
                            <a:gd name="f17" fmla="?: f11 f4 1"/>
                            <a:gd name="f18" fmla="?: f12 f5 1"/>
                            <a:gd name="f19" fmla="?: f13 f6 1"/>
                            <a:gd name="f20" fmla="*/ f9 f14 1"/>
                            <a:gd name="f21" fmla="+- f7 f15 0"/>
                            <a:gd name="f22" fmla="*/ f17 1 21600"/>
                            <a:gd name="f23" fmla="*/ f18 1 21600"/>
                            <a:gd name="f24" fmla="*/ 21600 f17 1"/>
                            <a:gd name="f25" fmla="*/ 21600 f18 1"/>
                            <a:gd name="f26" fmla="+- 0 0 f20"/>
                            <a:gd name="f27" fmla="+- f7 0 f21"/>
                            <a:gd name="f28" fmla="+- f21 0 f7"/>
                            <a:gd name="f29" fmla="min f23 f22"/>
                            <a:gd name="f30" fmla="*/ f24 1 f19"/>
                            <a:gd name="f31" fmla="*/ f25 1 f19"/>
                            <a:gd name="f32" fmla="*/ f26 f1 1"/>
                            <a:gd name="f33" fmla="abs f27"/>
                            <a:gd name="f34" fmla="abs f28"/>
                            <a:gd name="f35" fmla="?: f27 f16 f2"/>
                            <a:gd name="f36" fmla="?: f27 f2 f16"/>
                            <a:gd name="f37" fmla="?: f27 f3 f2"/>
                            <a:gd name="f38" fmla="?: f27 f2 f3"/>
                            <a:gd name="f39" fmla="?: f28 f16 f2"/>
                            <a:gd name="f40" fmla="?: f28 f2 f16"/>
                            <a:gd name="f41" fmla="?: f27 0 f1"/>
                            <a:gd name="f42" fmla="?: f27 f1 0"/>
                            <a:gd name="f43" fmla="val f30"/>
                            <a:gd name="f44" fmla="val f31"/>
                            <a:gd name="f45" fmla="*/ f32 1 f8"/>
                            <a:gd name="f46" fmla="?: f27 f38 f37"/>
                            <a:gd name="f47" fmla="?: f27 f37 f38"/>
                            <a:gd name="f48" fmla="?: f28 f36 f35"/>
                            <a:gd name="f49" fmla="*/ f21 f29 1"/>
                            <a:gd name="f50" fmla="*/ f7 f29 1"/>
                            <a:gd name="f51" fmla="*/ f33 f29 1"/>
                            <a:gd name="f52" fmla="*/ f34 f29 1"/>
                            <a:gd name="f53" fmla="+- f44 0 f15"/>
                            <a:gd name="f54" fmla="+- f43 0 f15"/>
                            <a:gd name="f55" fmla="+- f45 0 f2"/>
                            <a:gd name="f56" fmla="?: f28 f47 f46"/>
                            <a:gd name="f57" fmla="*/ f44 f29 1"/>
                            <a:gd name="f58" fmla="*/ f43 f29 1"/>
                            <a:gd name="f59" fmla="+- f55 f2 0"/>
                            <a:gd name="f60" fmla="+- f44 0 f53"/>
                            <a:gd name="f61" fmla="+- f43 0 f54"/>
                            <a:gd name="f62" fmla="+- f53 0 f44"/>
                            <a:gd name="f63" fmla="+- f54 0 f43"/>
                            <a:gd name="f64" fmla="*/ f53 f29 1"/>
                            <a:gd name="f65" fmla="*/ f54 f29 1"/>
                            <a:gd name="f66" fmla="*/ f59 f8 1"/>
                            <a:gd name="f67" fmla="abs f60"/>
                            <a:gd name="f68" fmla="?: f60 0 f1"/>
                            <a:gd name="f69" fmla="?: f60 f1 0"/>
                            <a:gd name="f70" fmla="?: f60 f39 f40"/>
                            <a:gd name="f71" fmla="abs f61"/>
                            <a:gd name="f72" fmla="abs f62"/>
                            <a:gd name="f73" fmla="?: f61 f16 f2"/>
                            <a:gd name="f74" fmla="?: f61 f2 f16"/>
                            <a:gd name="f75" fmla="?: f61 f3 f2"/>
                            <a:gd name="f76" fmla="?: f61 f2 f3"/>
                            <a:gd name="f77" fmla="abs f63"/>
                            <a:gd name="f78" fmla="?: f63 f16 f2"/>
                            <a:gd name="f79" fmla="?: f63 f2 f16"/>
                            <a:gd name="f80" fmla="?: f63 f42 f41"/>
                            <a:gd name="f81" fmla="?: f63 f41 f42"/>
                            <a:gd name="f82" fmla="*/ f66 1 f1"/>
                            <a:gd name="f83" fmla="?: f28 f69 f68"/>
                            <a:gd name="f84" fmla="?: f28 f68 f69"/>
                            <a:gd name="f85" fmla="?: f61 f76 f75"/>
                            <a:gd name="f86" fmla="?: f61 f75 f76"/>
                            <a:gd name="f87" fmla="?: f62 f74 f73"/>
                            <a:gd name="f88" fmla="?: f27 f80 f81"/>
                            <a:gd name="f89" fmla="?: f27 f78 f79"/>
                            <a:gd name="f90" fmla="*/ f67 f29 1"/>
                            <a:gd name="f91" fmla="*/ f71 f29 1"/>
                            <a:gd name="f92" fmla="*/ f72 f29 1"/>
                            <a:gd name="f93" fmla="*/ f77 f29 1"/>
                            <a:gd name="f94" fmla="+- 0 0 f82"/>
                            <a:gd name="f95" fmla="?: f60 f83 f84"/>
                            <a:gd name="f96" fmla="?: f62 f86 f85"/>
                            <a:gd name="f97" fmla="+- 0 0 f94"/>
                            <a:gd name="f98" fmla="*/ f97 f1 1"/>
                            <a:gd name="f99" fmla="*/ f98 1 f8"/>
                            <a:gd name="f100" fmla="+- f99 0 f2"/>
                            <a:gd name="f101" fmla="cos 1 f100"/>
                            <a:gd name="f102" fmla="+- 0 0 f101"/>
                            <a:gd name="f103" fmla="+- 0 0 f102"/>
                            <a:gd name="f104" fmla="val f103"/>
                            <a:gd name="f105" fmla="+- 0 0 f104"/>
                            <a:gd name="f106" fmla="*/ f15 f105 1"/>
                            <a:gd name="f107" fmla="*/ f106 3163 1"/>
                            <a:gd name="f108" fmla="*/ f107 1 7636"/>
                            <a:gd name="f109" fmla="+- f7 f108 0"/>
                            <a:gd name="f110" fmla="+- f43 0 f108"/>
                            <a:gd name="f111" fmla="+- f44 0 f108"/>
                            <a:gd name="f112" fmla="*/ f109 f29 1"/>
                            <a:gd name="f113" fmla="*/ f110 f29 1"/>
                            <a:gd name="f114" fmla="*/ f111 f2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2" t="f112" r="f113" b="f114"/>
                          <a:pathLst>
                            <a:path>
                              <a:moveTo>
                                <a:pt x="f49" y="f50"/>
                              </a:moveTo>
                              <a:arcTo wR="f51" hR="f52" stAng="f56" swAng="f48"/>
                              <a:lnTo>
                                <a:pt x="f50" y="f64"/>
                              </a:lnTo>
                              <a:arcTo wR="f52" hR="f90" stAng="f95" swAng="f70"/>
                              <a:lnTo>
                                <a:pt x="f65" y="f57"/>
                              </a:lnTo>
                              <a:arcTo wR="f91" hR="f92" stAng="f96" swAng="f87"/>
                              <a:lnTo>
                                <a:pt x="f58" y="f49"/>
                              </a:lnTo>
                              <a:arcTo wR="f93" hR="f51" stAng="f88" swAng="f89"/>
                              <a:close/>
                            </a:path>
                          </a:pathLst>
                        </a:custGeom>
                        <a:noFill/>
                        <a:ln w="12600" cap="flat">
                          <a:solidFill>
                            <a:srgbClr val="3465A4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3CCDF5DC" w14:textId="77777777" w:rsidR="00D112E6" w:rsidRDefault="00D112E6"/>
                        </w:txbxContent>
                      </wps:txbx>
                      <wps:bodyPr vert="horz" wrap="square" lIns="0" tIns="0" rIns="0" bIns="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F18AB0" id="Shape1_6" o:spid="_x0000_s1033" style="position:absolute;left:0;text-align:left;margin-left:70.85pt;margin-top:1.9pt;width:19.8pt;height:17.1pt;z-index: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1460,2171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" adj="-11796480,,5400" path="m36195,at,,72390,72390,36195,,,36195l,180975at,144780,72390,217170,,180975,36195,217170l215265,217170at179070,144780,251460,217170,215265,217170,251460,180975l251460,36195at179070,,251460,72390,251460,36195,215265,l36195,xe" filled="f" strokecolor="#3465a4" strokeweight=".35mm">
                <v:stroke joinstyle="miter"/>
                <v:formulas/>
                <v:path arrowok="t" o:connecttype="custom" o:connectlocs="125730,0;251460,108585;125730,217170;0,108585" o:connectangles="270,0,90,180" textboxrect="10601,10601,240859,206569"/>
                <v:textbox inset="0,0,0,0">
                  <w:txbxContent>
                    <w:p w14:paraId="3CCDF5DC" w14:textId="77777777" w:rsidR="00D112E6" w:rsidRDefault="00D112E6"/>
                  </w:txbxContent>
                </v:textbox>
              </v:shape>
            </w:pict>
          </mc:Fallback>
        </mc:AlternateContent>
      </w:r>
      <w:r>
        <w:rPr>
          <w:rFonts w:ascii="Verdana" w:eastAsia="Times New Roman" w:hAnsi="Verdana" w:cs="Times New Roman"/>
          <w:sz w:val="20"/>
          <w:szCs w:val="20"/>
        </w:rPr>
        <w:t xml:space="preserve">          Tak</w:t>
      </w:r>
    </w:p>
    <w:p w14:paraId="26092EA8" w14:textId="77777777" w:rsidR="00D112E6" w:rsidRDefault="00000000">
      <w:pPr>
        <w:pStyle w:val="Standard"/>
        <w:spacing w:line="360" w:lineRule="auto"/>
      </w:pPr>
      <w:r>
        <w:rPr>
          <w:rStyle w:val="a7"/>
          <w:rFonts w:ascii="Verdana" w:eastAsia="Times New Roman" w:hAnsi="Verdana" w:cs="Times New Roman"/>
          <w:b/>
          <w:color w:val="333333"/>
          <w:sz w:val="20"/>
          <w:szCs w:val="20"/>
          <w:shd w:val="clear" w:color="auto" w:fill="FFFFFF"/>
        </w:rPr>
        <w:t xml:space="preserve">Termin przesyłania zgłoszeń:  </w:t>
      </w:r>
      <w:r>
        <w:rPr>
          <w:rStyle w:val="a7"/>
          <w:rFonts w:ascii="Verdana" w:eastAsia="Times New Roman" w:hAnsi="Verdana" w:cs="Times New Roman"/>
          <w:b/>
          <w:color w:val="333333"/>
          <w:sz w:val="20"/>
          <w:szCs w:val="20"/>
          <w:shd w:val="clear" w:color="auto" w:fill="FFFFFF"/>
          <w:lang w:val="pl-PL"/>
        </w:rPr>
        <w:t>01.11.</w:t>
      </w:r>
      <w:r>
        <w:rPr>
          <w:rStyle w:val="a7"/>
          <w:rFonts w:ascii="Verdana" w:eastAsia="Times New Roman" w:hAnsi="Verdana" w:cs="Times New Roman"/>
          <w:b/>
          <w:color w:val="333333"/>
          <w:sz w:val="20"/>
          <w:szCs w:val="20"/>
          <w:shd w:val="clear" w:color="auto" w:fill="FFFFFF"/>
        </w:rPr>
        <w:t>2025 r.</w:t>
      </w:r>
    </w:p>
    <w:p w14:paraId="494FB1B5" w14:textId="77777777" w:rsidR="00D112E6" w:rsidRDefault="00D112E6">
      <w:pPr>
        <w:pStyle w:val="Standard"/>
        <w:spacing w:line="360" w:lineRule="auto"/>
        <w:rPr>
          <w:rFonts w:ascii="Verdana" w:hAnsi="Verdana"/>
          <w:sz w:val="20"/>
          <w:szCs w:val="20"/>
        </w:rPr>
      </w:pPr>
    </w:p>
    <w:p w14:paraId="11613BF5" w14:textId="77777777" w:rsidR="00D112E6" w:rsidRDefault="00000000">
      <w:pPr>
        <w:pStyle w:val="Standard"/>
        <w:spacing w:line="360" w:lineRule="auto"/>
      </w:pPr>
      <w:r>
        <w:rPr>
          <w:rStyle w:val="a7"/>
          <w:rFonts w:ascii="Verdana" w:eastAsia="Times New Roman" w:hAnsi="Verdana" w:cs="Times New Roman"/>
          <w:b/>
          <w:color w:val="000000"/>
          <w:sz w:val="20"/>
          <w:szCs w:val="20"/>
          <w:shd w:val="clear" w:color="auto" w:fill="FFFFFF"/>
          <w:lang w:val="pl-PL"/>
        </w:rPr>
        <w:t xml:space="preserve">Podpis opiekuna   </w:t>
      </w:r>
    </w:p>
    <w:p w14:paraId="5A45D941" w14:textId="77777777" w:rsidR="00D112E6" w:rsidRDefault="00000000">
      <w:pPr>
        <w:pStyle w:val="Standard"/>
        <w:spacing w:line="360" w:lineRule="auto"/>
      </w:pPr>
      <w:r>
        <w:rPr>
          <w:rStyle w:val="a7"/>
          <w:rFonts w:ascii="Verdana" w:eastAsia="Times New Roman" w:hAnsi="Verdana" w:cs="Times New Roman"/>
          <w:sz w:val="20"/>
          <w:szCs w:val="20"/>
          <w:lang w:val="pl-PL"/>
        </w:rPr>
        <w:t>………….……………………</w:t>
      </w:r>
      <w:r>
        <w:rPr>
          <w:rStyle w:val="a7"/>
          <w:rFonts w:ascii="Verdana" w:eastAsia="Times New Roman" w:hAnsi="Verdana" w:cs="Times New Roman"/>
          <w:b/>
          <w:color w:val="000000"/>
          <w:sz w:val="20"/>
          <w:szCs w:val="20"/>
          <w:shd w:val="clear" w:color="auto" w:fill="FFFFFF"/>
          <w:lang w:val="pl-PL"/>
        </w:rPr>
        <w:t xml:space="preserve">                </w:t>
      </w:r>
      <w:r>
        <w:rPr>
          <w:rStyle w:val="a7"/>
          <w:rFonts w:ascii="Verdana" w:eastAsia="Times New Roman" w:hAnsi="Verdana" w:cs="Times New Roman"/>
          <w:b/>
          <w:color w:val="000000"/>
          <w:sz w:val="20"/>
          <w:szCs w:val="20"/>
          <w:u w:val="single"/>
          <w:shd w:val="clear" w:color="auto" w:fill="FFFFFF"/>
          <w:lang w:val="pl-PL"/>
        </w:rPr>
        <w:t xml:space="preserve">                                                                        </w:t>
      </w:r>
    </w:p>
    <w:sectPr w:rsidR="00D112E6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0F908" w14:textId="77777777" w:rsidR="002731BC" w:rsidRDefault="002731BC">
      <w:pPr>
        <w:spacing w:line="240" w:lineRule="auto"/>
      </w:pPr>
      <w:r>
        <w:separator/>
      </w:r>
    </w:p>
  </w:endnote>
  <w:endnote w:type="continuationSeparator" w:id="0">
    <w:p w14:paraId="6BE7B69C" w14:textId="77777777" w:rsidR="002731BC" w:rsidRDefault="002731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5627F" w14:textId="77777777" w:rsidR="00000000" w:rsidRDefault="00000000">
    <w:pPr>
      <w:pStyle w:val="Standard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20FA5" w14:textId="77777777" w:rsidR="002731BC" w:rsidRDefault="002731BC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5171A564" w14:textId="77777777" w:rsidR="002731BC" w:rsidRDefault="002731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AF90E" w14:textId="77777777" w:rsidR="00000000" w:rsidRDefault="00000000">
    <w:pPr>
      <w:pStyle w:val="a6"/>
      <w:jc w:val="right"/>
    </w:pPr>
    <w:r>
      <w:rPr>
        <w:noProof/>
        <w:lang w:val="pl-PL"/>
      </w:rPr>
      <w:drawing>
        <wp:anchor distT="0" distB="0" distL="114300" distR="114300" simplePos="0" relativeHeight="251659264" behindDoc="0" locked="0" layoutInCell="1" allowOverlap="1" wp14:anchorId="4DBC0A87" wp14:editId="41ECAC9E">
          <wp:simplePos x="0" y="0"/>
          <wp:positionH relativeFrom="column">
            <wp:posOffset>2828925</wp:posOffset>
          </wp:positionH>
          <wp:positionV relativeFrom="paragraph">
            <wp:posOffset>-276221</wp:posOffset>
          </wp:positionV>
          <wp:extent cx="2844003" cy="781199"/>
          <wp:effectExtent l="0" t="0" r="0" b="0"/>
          <wp:wrapTight wrapText="bothSides">
            <wp:wrapPolygon edited="0">
              <wp:start x="8536" y="1580"/>
              <wp:lineTo x="723" y="4214"/>
              <wp:lineTo x="723" y="10008"/>
              <wp:lineTo x="8536" y="11061"/>
              <wp:lineTo x="1736" y="13695"/>
              <wp:lineTo x="579" y="14748"/>
              <wp:lineTo x="579" y="19489"/>
              <wp:lineTo x="10996" y="19489"/>
              <wp:lineTo x="12443" y="11061"/>
              <wp:lineTo x="20690" y="10535"/>
              <wp:lineTo x="20690" y="4741"/>
              <wp:lineTo x="12443" y="1580"/>
              <wp:lineTo x="8536" y="1580"/>
            </wp:wrapPolygon>
          </wp:wrapTight>
          <wp:docPr id="940568385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44003" cy="78119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1A113115" w14:textId="77777777" w:rsidR="00000000" w:rsidRDefault="00000000">
    <w:pPr>
      <w:pStyle w:val="a6"/>
      <w:rPr>
        <w:lang w:val="uk-UA"/>
      </w:rPr>
    </w:pPr>
    <w:r>
      <w:rPr>
        <w:lang w:val="uk-UA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921B9"/>
    <w:multiLevelType w:val="multilevel"/>
    <w:tmpl w:val="E4508DC6"/>
    <w:styleLink w:val="WWNum12"/>
    <w:lvl w:ilvl="0">
      <w:numFmt w:val="bullet"/>
      <w:lvlText w:val="●"/>
      <w:lvlJc w:val="left"/>
      <w:pPr>
        <w:ind w:left="1440" w:hanging="360"/>
      </w:pPr>
      <w:rPr>
        <w:u w:val="none"/>
      </w:rPr>
    </w:lvl>
    <w:lvl w:ilvl="1">
      <w:numFmt w:val="bullet"/>
      <w:lvlText w:val="○"/>
      <w:lvlJc w:val="left"/>
      <w:pPr>
        <w:ind w:left="2160" w:hanging="360"/>
      </w:pPr>
      <w:rPr>
        <w:u w:val="none"/>
      </w:rPr>
    </w:lvl>
    <w:lvl w:ilvl="2">
      <w:numFmt w:val="bullet"/>
      <w:lvlText w:val="■"/>
      <w:lvlJc w:val="left"/>
      <w:pPr>
        <w:ind w:left="2880" w:hanging="360"/>
      </w:pPr>
      <w:rPr>
        <w:u w:val="none"/>
      </w:rPr>
    </w:lvl>
    <w:lvl w:ilvl="3">
      <w:numFmt w:val="bullet"/>
      <w:lvlText w:val="●"/>
      <w:lvlJc w:val="left"/>
      <w:pPr>
        <w:ind w:left="3600" w:hanging="360"/>
      </w:pPr>
      <w:rPr>
        <w:u w:val="none"/>
      </w:rPr>
    </w:lvl>
    <w:lvl w:ilvl="4">
      <w:numFmt w:val="bullet"/>
      <w:lvlText w:val="○"/>
      <w:lvlJc w:val="left"/>
      <w:pPr>
        <w:ind w:left="4320" w:hanging="360"/>
      </w:pPr>
      <w:rPr>
        <w:u w:val="none"/>
      </w:rPr>
    </w:lvl>
    <w:lvl w:ilvl="5">
      <w:numFmt w:val="bullet"/>
      <w:lvlText w:val="■"/>
      <w:lvlJc w:val="left"/>
      <w:pPr>
        <w:ind w:left="5040" w:hanging="360"/>
      </w:pPr>
      <w:rPr>
        <w:u w:val="none"/>
      </w:rPr>
    </w:lvl>
    <w:lvl w:ilvl="6">
      <w:numFmt w:val="bullet"/>
      <w:lvlText w:val="●"/>
      <w:lvlJc w:val="left"/>
      <w:pPr>
        <w:ind w:left="5760" w:hanging="360"/>
      </w:pPr>
      <w:rPr>
        <w:u w:val="none"/>
      </w:rPr>
    </w:lvl>
    <w:lvl w:ilvl="7">
      <w:numFmt w:val="bullet"/>
      <w:lvlText w:val="○"/>
      <w:lvlJc w:val="left"/>
      <w:pPr>
        <w:ind w:left="6480" w:hanging="360"/>
      </w:pPr>
      <w:rPr>
        <w:u w:val="none"/>
      </w:rPr>
    </w:lvl>
    <w:lvl w:ilvl="8"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14150E6B"/>
    <w:multiLevelType w:val="multilevel"/>
    <w:tmpl w:val="8788E6AC"/>
    <w:styleLink w:val="WWNum14"/>
    <w:lvl w:ilvl="0">
      <w:numFmt w:val="bullet"/>
      <w:lvlText w:val="-"/>
      <w:lvlJc w:val="left"/>
      <w:pPr>
        <w:ind w:left="1440" w:hanging="360"/>
      </w:pPr>
      <w:rPr>
        <w:u w:val="none"/>
      </w:rPr>
    </w:lvl>
    <w:lvl w:ilvl="1">
      <w:numFmt w:val="bullet"/>
      <w:lvlText w:val="-"/>
      <w:lvlJc w:val="left"/>
      <w:pPr>
        <w:ind w:left="2160" w:hanging="360"/>
      </w:pPr>
      <w:rPr>
        <w:u w:val="none"/>
      </w:rPr>
    </w:lvl>
    <w:lvl w:ilvl="2">
      <w:numFmt w:val="bullet"/>
      <w:lvlText w:val="-"/>
      <w:lvlJc w:val="left"/>
      <w:pPr>
        <w:ind w:left="2880" w:hanging="360"/>
      </w:pPr>
      <w:rPr>
        <w:u w:val="none"/>
      </w:rPr>
    </w:lvl>
    <w:lvl w:ilvl="3">
      <w:numFmt w:val="bullet"/>
      <w:lvlText w:val="-"/>
      <w:lvlJc w:val="left"/>
      <w:pPr>
        <w:ind w:left="3600" w:hanging="360"/>
      </w:pPr>
      <w:rPr>
        <w:u w:val="none"/>
      </w:rPr>
    </w:lvl>
    <w:lvl w:ilvl="4">
      <w:numFmt w:val="bullet"/>
      <w:lvlText w:val="-"/>
      <w:lvlJc w:val="left"/>
      <w:pPr>
        <w:ind w:left="4320" w:hanging="360"/>
      </w:pPr>
      <w:rPr>
        <w:u w:val="none"/>
      </w:rPr>
    </w:lvl>
    <w:lvl w:ilvl="5">
      <w:numFmt w:val="bullet"/>
      <w:lvlText w:val="-"/>
      <w:lvlJc w:val="left"/>
      <w:pPr>
        <w:ind w:left="5040" w:hanging="360"/>
      </w:pPr>
      <w:rPr>
        <w:u w:val="none"/>
      </w:rPr>
    </w:lvl>
    <w:lvl w:ilvl="6">
      <w:numFmt w:val="bullet"/>
      <w:lvlText w:val="-"/>
      <w:lvlJc w:val="left"/>
      <w:pPr>
        <w:ind w:left="5760" w:hanging="360"/>
      </w:pPr>
      <w:rPr>
        <w:u w:val="none"/>
      </w:rPr>
    </w:lvl>
    <w:lvl w:ilvl="7">
      <w:numFmt w:val="bullet"/>
      <w:lvlText w:val="-"/>
      <w:lvlJc w:val="left"/>
      <w:pPr>
        <w:ind w:left="6480" w:hanging="360"/>
      </w:pPr>
      <w:rPr>
        <w:u w:val="none"/>
      </w:rPr>
    </w:lvl>
    <w:lvl w:ilvl="8"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C7862A7"/>
    <w:multiLevelType w:val="multilevel"/>
    <w:tmpl w:val="FEEC2746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3610169"/>
    <w:multiLevelType w:val="multilevel"/>
    <w:tmpl w:val="A35A3A34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2771594C"/>
    <w:multiLevelType w:val="multilevel"/>
    <w:tmpl w:val="1B54A978"/>
    <w:styleLink w:val="WWNum4"/>
    <w:lvl w:ilvl="0">
      <w:numFmt w:val="bullet"/>
      <w:lvlText w:val="-"/>
      <w:lvlJc w:val="left"/>
      <w:pPr>
        <w:ind w:left="1440" w:hanging="360"/>
      </w:pPr>
      <w:rPr>
        <w:u w:val="none"/>
      </w:rPr>
    </w:lvl>
    <w:lvl w:ilvl="1">
      <w:numFmt w:val="bullet"/>
      <w:lvlText w:val="-"/>
      <w:lvlJc w:val="left"/>
      <w:pPr>
        <w:ind w:left="2160" w:hanging="360"/>
      </w:pPr>
      <w:rPr>
        <w:u w:val="none"/>
      </w:rPr>
    </w:lvl>
    <w:lvl w:ilvl="2">
      <w:numFmt w:val="bullet"/>
      <w:lvlText w:val="-"/>
      <w:lvlJc w:val="left"/>
      <w:pPr>
        <w:ind w:left="2880" w:hanging="360"/>
      </w:pPr>
      <w:rPr>
        <w:u w:val="none"/>
      </w:rPr>
    </w:lvl>
    <w:lvl w:ilvl="3">
      <w:numFmt w:val="bullet"/>
      <w:lvlText w:val="-"/>
      <w:lvlJc w:val="left"/>
      <w:pPr>
        <w:ind w:left="3600" w:hanging="360"/>
      </w:pPr>
      <w:rPr>
        <w:u w:val="none"/>
      </w:rPr>
    </w:lvl>
    <w:lvl w:ilvl="4">
      <w:numFmt w:val="bullet"/>
      <w:lvlText w:val="-"/>
      <w:lvlJc w:val="left"/>
      <w:pPr>
        <w:ind w:left="4320" w:hanging="360"/>
      </w:pPr>
      <w:rPr>
        <w:u w:val="none"/>
      </w:rPr>
    </w:lvl>
    <w:lvl w:ilvl="5">
      <w:numFmt w:val="bullet"/>
      <w:lvlText w:val="-"/>
      <w:lvlJc w:val="left"/>
      <w:pPr>
        <w:ind w:left="5040" w:hanging="360"/>
      </w:pPr>
      <w:rPr>
        <w:u w:val="none"/>
      </w:rPr>
    </w:lvl>
    <w:lvl w:ilvl="6">
      <w:numFmt w:val="bullet"/>
      <w:lvlText w:val="-"/>
      <w:lvlJc w:val="left"/>
      <w:pPr>
        <w:ind w:left="5760" w:hanging="360"/>
      </w:pPr>
      <w:rPr>
        <w:u w:val="none"/>
      </w:rPr>
    </w:lvl>
    <w:lvl w:ilvl="7">
      <w:numFmt w:val="bullet"/>
      <w:lvlText w:val="-"/>
      <w:lvlJc w:val="left"/>
      <w:pPr>
        <w:ind w:left="6480" w:hanging="360"/>
      </w:pPr>
      <w:rPr>
        <w:u w:val="none"/>
      </w:rPr>
    </w:lvl>
    <w:lvl w:ilvl="8"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2B784F9D"/>
    <w:multiLevelType w:val="multilevel"/>
    <w:tmpl w:val="0FFA523C"/>
    <w:styleLink w:val="WWNum17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323024B6"/>
    <w:multiLevelType w:val="multilevel"/>
    <w:tmpl w:val="213674F8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3B9909BD"/>
    <w:multiLevelType w:val="multilevel"/>
    <w:tmpl w:val="8634F30A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44A70291"/>
    <w:multiLevelType w:val="multilevel"/>
    <w:tmpl w:val="62641F44"/>
    <w:styleLink w:val="WWNum16"/>
    <w:lvl w:ilvl="0">
      <w:numFmt w:val="bullet"/>
      <w:lvlText w:val="●"/>
      <w:lvlJc w:val="left"/>
      <w:pPr>
        <w:ind w:left="2160" w:hanging="360"/>
      </w:pPr>
      <w:rPr>
        <w:u w:val="none"/>
      </w:rPr>
    </w:lvl>
    <w:lvl w:ilvl="1">
      <w:numFmt w:val="bullet"/>
      <w:lvlText w:val="○"/>
      <w:lvlJc w:val="left"/>
      <w:pPr>
        <w:ind w:left="2880" w:hanging="360"/>
      </w:pPr>
      <w:rPr>
        <w:u w:val="none"/>
      </w:rPr>
    </w:lvl>
    <w:lvl w:ilvl="2">
      <w:numFmt w:val="bullet"/>
      <w:lvlText w:val="■"/>
      <w:lvlJc w:val="left"/>
      <w:pPr>
        <w:ind w:left="3600" w:hanging="360"/>
      </w:pPr>
      <w:rPr>
        <w:u w:val="none"/>
      </w:rPr>
    </w:lvl>
    <w:lvl w:ilvl="3">
      <w:numFmt w:val="bullet"/>
      <w:lvlText w:val="●"/>
      <w:lvlJc w:val="left"/>
      <w:pPr>
        <w:ind w:left="4320" w:hanging="360"/>
      </w:pPr>
      <w:rPr>
        <w:u w:val="none"/>
      </w:rPr>
    </w:lvl>
    <w:lvl w:ilvl="4">
      <w:numFmt w:val="bullet"/>
      <w:lvlText w:val="○"/>
      <w:lvlJc w:val="left"/>
      <w:pPr>
        <w:ind w:left="5040" w:hanging="360"/>
      </w:pPr>
      <w:rPr>
        <w:u w:val="none"/>
      </w:rPr>
    </w:lvl>
    <w:lvl w:ilvl="5">
      <w:numFmt w:val="bullet"/>
      <w:lvlText w:val="■"/>
      <w:lvlJc w:val="left"/>
      <w:pPr>
        <w:ind w:left="5760" w:hanging="360"/>
      </w:pPr>
      <w:rPr>
        <w:u w:val="none"/>
      </w:rPr>
    </w:lvl>
    <w:lvl w:ilvl="6">
      <w:numFmt w:val="bullet"/>
      <w:lvlText w:val="●"/>
      <w:lvlJc w:val="left"/>
      <w:pPr>
        <w:ind w:left="6480" w:hanging="360"/>
      </w:pPr>
      <w:rPr>
        <w:u w:val="none"/>
      </w:rPr>
    </w:lvl>
    <w:lvl w:ilvl="7">
      <w:numFmt w:val="bullet"/>
      <w:lvlText w:val="○"/>
      <w:lvlJc w:val="left"/>
      <w:pPr>
        <w:ind w:left="7200" w:hanging="360"/>
      </w:pPr>
      <w:rPr>
        <w:u w:val="none"/>
      </w:rPr>
    </w:lvl>
    <w:lvl w:ilvl="8"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9" w15:restartNumberingAfterBreak="0">
    <w:nsid w:val="4A2A7A4C"/>
    <w:multiLevelType w:val="multilevel"/>
    <w:tmpl w:val="042691CC"/>
    <w:styleLink w:val="WWNum13"/>
    <w:lvl w:ilvl="0">
      <w:numFmt w:val="bullet"/>
      <w:lvlText w:val="-"/>
      <w:lvlJc w:val="left"/>
      <w:pPr>
        <w:ind w:left="1440" w:hanging="360"/>
      </w:pPr>
      <w:rPr>
        <w:u w:val="none"/>
      </w:rPr>
    </w:lvl>
    <w:lvl w:ilvl="1">
      <w:numFmt w:val="bullet"/>
      <w:lvlText w:val="-"/>
      <w:lvlJc w:val="left"/>
      <w:pPr>
        <w:ind w:left="2160" w:hanging="360"/>
      </w:pPr>
      <w:rPr>
        <w:u w:val="none"/>
      </w:rPr>
    </w:lvl>
    <w:lvl w:ilvl="2">
      <w:numFmt w:val="bullet"/>
      <w:lvlText w:val="-"/>
      <w:lvlJc w:val="left"/>
      <w:pPr>
        <w:ind w:left="2880" w:hanging="360"/>
      </w:pPr>
      <w:rPr>
        <w:u w:val="none"/>
      </w:rPr>
    </w:lvl>
    <w:lvl w:ilvl="3">
      <w:numFmt w:val="bullet"/>
      <w:lvlText w:val="-"/>
      <w:lvlJc w:val="left"/>
      <w:pPr>
        <w:ind w:left="3600" w:hanging="360"/>
      </w:pPr>
      <w:rPr>
        <w:u w:val="none"/>
      </w:rPr>
    </w:lvl>
    <w:lvl w:ilvl="4">
      <w:numFmt w:val="bullet"/>
      <w:lvlText w:val="-"/>
      <w:lvlJc w:val="left"/>
      <w:pPr>
        <w:ind w:left="4320" w:hanging="360"/>
      </w:pPr>
      <w:rPr>
        <w:u w:val="none"/>
      </w:rPr>
    </w:lvl>
    <w:lvl w:ilvl="5">
      <w:numFmt w:val="bullet"/>
      <w:lvlText w:val="-"/>
      <w:lvlJc w:val="left"/>
      <w:pPr>
        <w:ind w:left="5040" w:hanging="360"/>
      </w:pPr>
      <w:rPr>
        <w:u w:val="none"/>
      </w:rPr>
    </w:lvl>
    <w:lvl w:ilvl="6">
      <w:numFmt w:val="bullet"/>
      <w:lvlText w:val="-"/>
      <w:lvlJc w:val="left"/>
      <w:pPr>
        <w:ind w:left="5760" w:hanging="360"/>
      </w:pPr>
      <w:rPr>
        <w:u w:val="none"/>
      </w:rPr>
    </w:lvl>
    <w:lvl w:ilvl="7">
      <w:numFmt w:val="bullet"/>
      <w:lvlText w:val="-"/>
      <w:lvlJc w:val="left"/>
      <w:pPr>
        <w:ind w:left="6480" w:hanging="360"/>
      </w:pPr>
      <w:rPr>
        <w:u w:val="none"/>
      </w:rPr>
    </w:lvl>
    <w:lvl w:ilvl="8"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4EBE0758"/>
    <w:multiLevelType w:val="multilevel"/>
    <w:tmpl w:val="E3026C64"/>
    <w:styleLink w:val="WWNum18"/>
    <w:lvl w:ilvl="0">
      <w:numFmt w:val="bullet"/>
      <w:lvlText w:val=""/>
      <w:lvlJc w:val="left"/>
      <w:pPr>
        <w:ind w:left="1440" w:hanging="360"/>
      </w:pPr>
    </w:lvl>
    <w:lvl w:ilvl="1">
      <w:numFmt w:val="bullet"/>
      <w:lvlText w:val="o"/>
      <w:lvlJc w:val="left"/>
      <w:pPr>
        <w:ind w:left="216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80" w:hanging="360"/>
      </w:pPr>
    </w:lvl>
    <w:lvl w:ilvl="3">
      <w:numFmt w:val="bullet"/>
      <w:lvlText w:val=""/>
      <w:lvlJc w:val="left"/>
      <w:pPr>
        <w:ind w:left="3600" w:hanging="360"/>
      </w:pPr>
    </w:lvl>
    <w:lvl w:ilvl="4">
      <w:numFmt w:val="bullet"/>
      <w:lvlText w:val="o"/>
      <w:lvlJc w:val="left"/>
      <w:pPr>
        <w:ind w:left="432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40" w:hanging="360"/>
      </w:pPr>
    </w:lvl>
    <w:lvl w:ilvl="6">
      <w:numFmt w:val="bullet"/>
      <w:lvlText w:val=""/>
      <w:lvlJc w:val="left"/>
      <w:pPr>
        <w:ind w:left="5760" w:hanging="360"/>
      </w:pPr>
    </w:lvl>
    <w:lvl w:ilvl="7">
      <w:numFmt w:val="bullet"/>
      <w:lvlText w:val="o"/>
      <w:lvlJc w:val="left"/>
      <w:pPr>
        <w:ind w:left="648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200" w:hanging="360"/>
      </w:pPr>
    </w:lvl>
  </w:abstractNum>
  <w:abstractNum w:abstractNumId="11" w15:restartNumberingAfterBreak="0">
    <w:nsid w:val="51526F66"/>
    <w:multiLevelType w:val="multilevel"/>
    <w:tmpl w:val="F216D89E"/>
    <w:styleLink w:val="WWNum2"/>
    <w:lvl w:ilvl="0">
      <w:numFmt w:val="bullet"/>
      <w:lvlText w:val="●"/>
      <w:lvlJc w:val="left"/>
      <w:pPr>
        <w:ind w:left="1440" w:hanging="360"/>
      </w:pPr>
      <w:rPr>
        <w:u w:val="none"/>
      </w:rPr>
    </w:lvl>
    <w:lvl w:ilvl="1">
      <w:numFmt w:val="bullet"/>
      <w:lvlText w:val="○"/>
      <w:lvlJc w:val="left"/>
      <w:pPr>
        <w:ind w:left="2160" w:hanging="360"/>
      </w:pPr>
      <w:rPr>
        <w:u w:val="none"/>
      </w:rPr>
    </w:lvl>
    <w:lvl w:ilvl="2">
      <w:numFmt w:val="bullet"/>
      <w:lvlText w:val="■"/>
      <w:lvlJc w:val="left"/>
      <w:pPr>
        <w:ind w:left="2880" w:hanging="360"/>
      </w:pPr>
      <w:rPr>
        <w:u w:val="none"/>
      </w:rPr>
    </w:lvl>
    <w:lvl w:ilvl="3">
      <w:numFmt w:val="bullet"/>
      <w:lvlText w:val="●"/>
      <w:lvlJc w:val="left"/>
      <w:pPr>
        <w:ind w:left="3600" w:hanging="360"/>
      </w:pPr>
      <w:rPr>
        <w:u w:val="none"/>
      </w:rPr>
    </w:lvl>
    <w:lvl w:ilvl="4">
      <w:numFmt w:val="bullet"/>
      <w:lvlText w:val="○"/>
      <w:lvlJc w:val="left"/>
      <w:pPr>
        <w:ind w:left="4320" w:hanging="360"/>
      </w:pPr>
      <w:rPr>
        <w:u w:val="none"/>
      </w:rPr>
    </w:lvl>
    <w:lvl w:ilvl="5">
      <w:numFmt w:val="bullet"/>
      <w:lvlText w:val="■"/>
      <w:lvlJc w:val="left"/>
      <w:pPr>
        <w:ind w:left="5040" w:hanging="360"/>
      </w:pPr>
      <w:rPr>
        <w:u w:val="none"/>
      </w:rPr>
    </w:lvl>
    <w:lvl w:ilvl="6">
      <w:numFmt w:val="bullet"/>
      <w:lvlText w:val="●"/>
      <w:lvlJc w:val="left"/>
      <w:pPr>
        <w:ind w:left="5760" w:hanging="360"/>
      </w:pPr>
      <w:rPr>
        <w:u w:val="none"/>
      </w:rPr>
    </w:lvl>
    <w:lvl w:ilvl="7">
      <w:numFmt w:val="bullet"/>
      <w:lvlText w:val="○"/>
      <w:lvlJc w:val="left"/>
      <w:pPr>
        <w:ind w:left="6480" w:hanging="360"/>
      </w:pPr>
      <w:rPr>
        <w:u w:val="none"/>
      </w:rPr>
    </w:lvl>
    <w:lvl w:ilvl="8"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623B3DF1"/>
    <w:multiLevelType w:val="multilevel"/>
    <w:tmpl w:val="E968DE54"/>
    <w:styleLink w:val="WWNum9"/>
    <w:lvl w:ilvl="0">
      <w:numFmt w:val="bullet"/>
      <w:lvlText w:val="-"/>
      <w:lvlJc w:val="left"/>
      <w:pPr>
        <w:ind w:left="1440" w:hanging="360"/>
      </w:pPr>
      <w:rPr>
        <w:u w:val="none"/>
      </w:rPr>
    </w:lvl>
    <w:lvl w:ilvl="1">
      <w:numFmt w:val="bullet"/>
      <w:lvlText w:val="-"/>
      <w:lvlJc w:val="left"/>
      <w:pPr>
        <w:ind w:left="2160" w:hanging="360"/>
      </w:pPr>
      <w:rPr>
        <w:u w:val="none"/>
      </w:rPr>
    </w:lvl>
    <w:lvl w:ilvl="2">
      <w:numFmt w:val="bullet"/>
      <w:lvlText w:val="-"/>
      <w:lvlJc w:val="left"/>
      <w:pPr>
        <w:ind w:left="2880" w:hanging="360"/>
      </w:pPr>
      <w:rPr>
        <w:u w:val="none"/>
      </w:rPr>
    </w:lvl>
    <w:lvl w:ilvl="3">
      <w:numFmt w:val="bullet"/>
      <w:lvlText w:val="-"/>
      <w:lvlJc w:val="left"/>
      <w:pPr>
        <w:ind w:left="3600" w:hanging="360"/>
      </w:pPr>
      <w:rPr>
        <w:u w:val="none"/>
      </w:rPr>
    </w:lvl>
    <w:lvl w:ilvl="4">
      <w:numFmt w:val="bullet"/>
      <w:lvlText w:val="-"/>
      <w:lvlJc w:val="left"/>
      <w:pPr>
        <w:ind w:left="4320" w:hanging="360"/>
      </w:pPr>
      <w:rPr>
        <w:u w:val="none"/>
      </w:rPr>
    </w:lvl>
    <w:lvl w:ilvl="5">
      <w:numFmt w:val="bullet"/>
      <w:lvlText w:val="-"/>
      <w:lvlJc w:val="left"/>
      <w:pPr>
        <w:ind w:left="5040" w:hanging="360"/>
      </w:pPr>
      <w:rPr>
        <w:u w:val="none"/>
      </w:rPr>
    </w:lvl>
    <w:lvl w:ilvl="6">
      <w:numFmt w:val="bullet"/>
      <w:lvlText w:val="-"/>
      <w:lvlJc w:val="left"/>
      <w:pPr>
        <w:ind w:left="5760" w:hanging="360"/>
      </w:pPr>
      <w:rPr>
        <w:u w:val="none"/>
      </w:rPr>
    </w:lvl>
    <w:lvl w:ilvl="7">
      <w:numFmt w:val="bullet"/>
      <w:lvlText w:val="-"/>
      <w:lvlJc w:val="left"/>
      <w:pPr>
        <w:ind w:left="6480" w:hanging="360"/>
      </w:pPr>
      <w:rPr>
        <w:u w:val="none"/>
      </w:rPr>
    </w:lvl>
    <w:lvl w:ilvl="8"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66C853FB"/>
    <w:multiLevelType w:val="multilevel"/>
    <w:tmpl w:val="1B387A10"/>
    <w:styleLink w:val="WWNum8"/>
    <w:lvl w:ilvl="0">
      <w:numFmt w:val="bullet"/>
      <w:lvlText w:val="-"/>
      <w:lvlJc w:val="left"/>
      <w:pPr>
        <w:ind w:left="1440" w:hanging="360"/>
      </w:pPr>
      <w:rPr>
        <w:u w:val="none"/>
      </w:rPr>
    </w:lvl>
    <w:lvl w:ilvl="1">
      <w:numFmt w:val="bullet"/>
      <w:lvlText w:val="-"/>
      <w:lvlJc w:val="left"/>
      <w:pPr>
        <w:ind w:left="2160" w:hanging="360"/>
      </w:pPr>
      <w:rPr>
        <w:u w:val="none"/>
      </w:rPr>
    </w:lvl>
    <w:lvl w:ilvl="2">
      <w:numFmt w:val="bullet"/>
      <w:lvlText w:val="-"/>
      <w:lvlJc w:val="left"/>
      <w:pPr>
        <w:ind w:left="2880" w:hanging="360"/>
      </w:pPr>
      <w:rPr>
        <w:u w:val="none"/>
      </w:rPr>
    </w:lvl>
    <w:lvl w:ilvl="3">
      <w:numFmt w:val="bullet"/>
      <w:lvlText w:val="-"/>
      <w:lvlJc w:val="left"/>
      <w:pPr>
        <w:ind w:left="3600" w:hanging="360"/>
      </w:pPr>
      <w:rPr>
        <w:u w:val="none"/>
      </w:rPr>
    </w:lvl>
    <w:lvl w:ilvl="4">
      <w:numFmt w:val="bullet"/>
      <w:lvlText w:val="-"/>
      <w:lvlJc w:val="left"/>
      <w:pPr>
        <w:ind w:left="4320" w:hanging="360"/>
      </w:pPr>
      <w:rPr>
        <w:u w:val="none"/>
      </w:rPr>
    </w:lvl>
    <w:lvl w:ilvl="5">
      <w:numFmt w:val="bullet"/>
      <w:lvlText w:val="-"/>
      <w:lvlJc w:val="left"/>
      <w:pPr>
        <w:ind w:left="5040" w:hanging="360"/>
      </w:pPr>
      <w:rPr>
        <w:u w:val="none"/>
      </w:rPr>
    </w:lvl>
    <w:lvl w:ilvl="6">
      <w:numFmt w:val="bullet"/>
      <w:lvlText w:val="-"/>
      <w:lvlJc w:val="left"/>
      <w:pPr>
        <w:ind w:left="5760" w:hanging="360"/>
      </w:pPr>
      <w:rPr>
        <w:u w:val="none"/>
      </w:rPr>
    </w:lvl>
    <w:lvl w:ilvl="7">
      <w:numFmt w:val="bullet"/>
      <w:lvlText w:val="-"/>
      <w:lvlJc w:val="left"/>
      <w:pPr>
        <w:ind w:left="6480" w:hanging="360"/>
      </w:pPr>
      <w:rPr>
        <w:u w:val="none"/>
      </w:rPr>
    </w:lvl>
    <w:lvl w:ilvl="8"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69AA60A9"/>
    <w:multiLevelType w:val="multilevel"/>
    <w:tmpl w:val="01489542"/>
    <w:styleLink w:val="WWNum7"/>
    <w:lvl w:ilvl="0">
      <w:numFmt w:val="bullet"/>
      <w:lvlText w:val="●"/>
      <w:lvlJc w:val="left"/>
      <w:pPr>
        <w:ind w:left="2160" w:hanging="360"/>
      </w:pPr>
      <w:rPr>
        <w:u w:val="none"/>
      </w:rPr>
    </w:lvl>
    <w:lvl w:ilvl="1">
      <w:numFmt w:val="bullet"/>
      <w:lvlText w:val="○"/>
      <w:lvlJc w:val="left"/>
      <w:pPr>
        <w:ind w:left="2880" w:hanging="360"/>
      </w:pPr>
      <w:rPr>
        <w:u w:val="none"/>
      </w:rPr>
    </w:lvl>
    <w:lvl w:ilvl="2">
      <w:numFmt w:val="bullet"/>
      <w:lvlText w:val="■"/>
      <w:lvlJc w:val="left"/>
      <w:pPr>
        <w:ind w:left="3600" w:hanging="360"/>
      </w:pPr>
      <w:rPr>
        <w:u w:val="none"/>
      </w:rPr>
    </w:lvl>
    <w:lvl w:ilvl="3">
      <w:numFmt w:val="bullet"/>
      <w:lvlText w:val="●"/>
      <w:lvlJc w:val="left"/>
      <w:pPr>
        <w:ind w:left="4320" w:hanging="360"/>
      </w:pPr>
      <w:rPr>
        <w:u w:val="none"/>
      </w:rPr>
    </w:lvl>
    <w:lvl w:ilvl="4">
      <w:numFmt w:val="bullet"/>
      <w:lvlText w:val="○"/>
      <w:lvlJc w:val="left"/>
      <w:pPr>
        <w:ind w:left="5040" w:hanging="360"/>
      </w:pPr>
      <w:rPr>
        <w:u w:val="none"/>
      </w:rPr>
    </w:lvl>
    <w:lvl w:ilvl="5">
      <w:numFmt w:val="bullet"/>
      <w:lvlText w:val="■"/>
      <w:lvlJc w:val="left"/>
      <w:pPr>
        <w:ind w:left="5760" w:hanging="360"/>
      </w:pPr>
      <w:rPr>
        <w:u w:val="none"/>
      </w:rPr>
    </w:lvl>
    <w:lvl w:ilvl="6">
      <w:numFmt w:val="bullet"/>
      <w:lvlText w:val="●"/>
      <w:lvlJc w:val="left"/>
      <w:pPr>
        <w:ind w:left="6480" w:hanging="360"/>
      </w:pPr>
      <w:rPr>
        <w:u w:val="none"/>
      </w:rPr>
    </w:lvl>
    <w:lvl w:ilvl="7">
      <w:numFmt w:val="bullet"/>
      <w:lvlText w:val="○"/>
      <w:lvlJc w:val="left"/>
      <w:pPr>
        <w:ind w:left="7200" w:hanging="360"/>
      </w:pPr>
      <w:rPr>
        <w:u w:val="none"/>
      </w:rPr>
    </w:lvl>
    <w:lvl w:ilvl="8"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5" w15:restartNumberingAfterBreak="0">
    <w:nsid w:val="6C461493"/>
    <w:multiLevelType w:val="multilevel"/>
    <w:tmpl w:val="1F985CD8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7C0B0464"/>
    <w:multiLevelType w:val="multilevel"/>
    <w:tmpl w:val="382A2C9E"/>
    <w:styleLink w:val="WWNum15"/>
    <w:lvl w:ilvl="0">
      <w:numFmt w:val="bullet"/>
      <w:lvlText w:val="-"/>
      <w:lvlJc w:val="left"/>
      <w:pPr>
        <w:ind w:left="1440" w:hanging="360"/>
      </w:pPr>
      <w:rPr>
        <w:u w:val="none"/>
      </w:rPr>
    </w:lvl>
    <w:lvl w:ilvl="1">
      <w:numFmt w:val="bullet"/>
      <w:lvlText w:val="-"/>
      <w:lvlJc w:val="left"/>
      <w:pPr>
        <w:ind w:left="2160" w:hanging="360"/>
      </w:pPr>
      <w:rPr>
        <w:u w:val="none"/>
      </w:rPr>
    </w:lvl>
    <w:lvl w:ilvl="2">
      <w:numFmt w:val="bullet"/>
      <w:lvlText w:val="-"/>
      <w:lvlJc w:val="left"/>
      <w:pPr>
        <w:ind w:left="2880" w:hanging="360"/>
      </w:pPr>
      <w:rPr>
        <w:u w:val="none"/>
      </w:rPr>
    </w:lvl>
    <w:lvl w:ilvl="3">
      <w:numFmt w:val="bullet"/>
      <w:lvlText w:val="-"/>
      <w:lvlJc w:val="left"/>
      <w:pPr>
        <w:ind w:left="3600" w:hanging="360"/>
      </w:pPr>
      <w:rPr>
        <w:u w:val="none"/>
      </w:rPr>
    </w:lvl>
    <w:lvl w:ilvl="4">
      <w:numFmt w:val="bullet"/>
      <w:lvlText w:val="-"/>
      <w:lvlJc w:val="left"/>
      <w:pPr>
        <w:ind w:left="4320" w:hanging="360"/>
      </w:pPr>
      <w:rPr>
        <w:u w:val="none"/>
      </w:rPr>
    </w:lvl>
    <w:lvl w:ilvl="5">
      <w:numFmt w:val="bullet"/>
      <w:lvlText w:val="-"/>
      <w:lvlJc w:val="left"/>
      <w:pPr>
        <w:ind w:left="5040" w:hanging="360"/>
      </w:pPr>
      <w:rPr>
        <w:u w:val="none"/>
      </w:rPr>
    </w:lvl>
    <w:lvl w:ilvl="6">
      <w:numFmt w:val="bullet"/>
      <w:lvlText w:val="-"/>
      <w:lvlJc w:val="left"/>
      <w:pPr>
        <w:ind w:left="5760" w:hanging="360"/>
      </w:pPr>
      <w:rPr>
        <w:u w:val="none"/>
      </w:rPr>
    </w:lvl>
    <w:lvl w:ilvl="7">
      <w:numFmt w:val="bullet"/>
      <w:lvlText w:val="-"/>
      <w:lvlJc w:val="left"/>
      <w:pPr>
        <w:ind w:left="6480" w:hanging="360"/>
      </w:pPr>
      <w:rPr>
        <w:u w:val="none"/>
      </w:rPr>
    </w:lvl>
    <w:lvl w:ilvl="8"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 w15:restartNumberingAfterBreak="0">
    <w:nsid w:val="7EC21B7C"/>
    <w:multiLevelType w:val="multilevel"/>
    <w:tmpl w:val="4F804D8E"/>
    <w:styleLink w:val="WWNum6"/>
    <w:lvl w:ilvl="0">
      <w:numFmt w:val="bullet"/>
      <w:lvlText w:val="-"/>
      <w:lvlJc w:val="left"/>
      <w:pPr>
        <w:ind w:left="1440" w:hanging="360"/>
      </w:pPr>
      <w:rPr>
        <w:u w:val="none"/>
      </w:rPr>
    </w:lvl>
    <w:lvl w:ilvl="1">
      <w:numFmt w:val="bullet"/>
      <w:lvlText w:val="-"/>
      <w:lvlJc w:val="left"/>
      <w:pPr>
        <w:ind w:left="2160" w:hanging="360"/>
      </w:pPr>
      <w:rPr>
        <w:u w:val="none"/>
      </w:rPr>
    </w:lvl>
    <w:lvl w:ilvl="2">
      <w:numFmt w:val="bullet"/>
      <w:lvlText w:val="-"/>
      <w:lvlJc w:val="left"/>
      <w:pPr>
        <w:ind w:left="2880" w:hanging="360"/>
      </w:pPr>
      <w:rPr>
        <w:u w:val="none"/>
      </w:rPr>
    </w:lvl>
    <w:lvl w:ilvl="3">
      <w:numFmt w:val="bullet"/>
      <w:lvlText w:val="-"/>
      <w:lvlJc w:val="left"/>
      <w:pPr>
        <w:ind w:left="3600" w:hanging="360"/>
      </w:pPr>
      <w:rPr>
        <w:u w:val="none"/>
      </w:rPr>
    </w:lvl>
    <w:lvl w:ilvl="4">
      <w:numFmt w:val="bullet"/>
      <w:lvlText w:val="-"/>
      <w:lvlJc w:val="left"/>
      <w:pPr>
        <w:ind w:left="4320" w:hanging="360"/>
      </w:pPr>
      <w:rPr>
        <w:u w:val="none"/>
      </w:rPr>
    </w:lvl>
    <w:lvl w:ilvl="5">
      <w:numFmt w:val="bullet"/>
      <w:lvlText w:val="-"/>
      <w:lvlJc w:val="left"/>
      <w:pPr>
        <w:ind w:left="5040" w:hanging="360"/>
      </w:pPr>
      <w:rPr>
        <w:u w:val="none"/>
      </w:rPr>
    </w:lvl>
    <w:lvl w:ilvl="6">
      <w:numFmt w:val="bullet"/>
      <w:lvlText w:val="-"/>
      <w:lvlJc w:val="left"/>
      <w:pPr>
        <w:ind w:left="5760" w:hanging="360"/>
      </w:pPr>
      <w:rPr>
        <w:u w:val="none"/>
      </w:rPr>
    </w:lvl>
    <w:lvl w:ilvl="7">
      <w:numFmt w:val="bullet"/>
      <w:lvlText w:val="-"/>
      <w:lvlJc w:val="left"/>
      <w:pPr>
        <w:ind w:left="6480" w:hanging="360"/>
      </w:pPr>
      <w:rPr>
        <w:u w:val="none"/>
      </w:rPr>
    </w:lvl>
    <w:lvl w:ilvl="8"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832836834">
    <w:abstractNumId w:val="15"/>
  </w:num>
  <w:num w:numId="2" w16cid:durableId="1327978609">
    <w:abstractNumId w:val="11"/>
  </w:num>
  <w:num w:numId="3" w16cid:durableId="862287797">
    <w:abstractNumId w:val="3"/>
  </w:num>
  <w:num w:numId="4" w16cid:durableId="1825118543">
    <w:abstractNumId w:val="4"/>
  </w:num>
  <w:num w:numId="5" w16cid:durableId="1926962691">
    <w:abstractNumId w:val="6"/>
  </w:num>
  <w:num w:numId="6" w16cid:durableId="1617172450">
    <w:abstractNumId w:val="17"/>
  </w:num>
  <w:num w:numId="7" w16cid:durableId="1501577055">
    <w:abstractNumId w:val="14"/>
  </w:num>
  <w:num w:numId="8" w16cid:durableId="554658738">
    <w:abstractNumId w:val="13"/>
  </w:num>
  <w:num w:numId="9" w16cid:durableId="1707099985">
    <w:abstractNumId w:val="12"/>
  </w:num>
  <w:num w:numId="10" w16cid:durableId="893345571">
    <w:abstractNumId w:val="7"/>
  </w:num>
  <w:num w:numId="11" w16cid:durableId="63573856">
    <w:abstractNumId w:val="2"/>
  </w:num>
  <w:num w:numId="12" w16cid:durableId="1032537534">
    <w:abstractNumId w:val="0"/>
  </w:num>
  <w:num w:numId="13" w16cid:durableId="1987125717">
    <w:abstractNumId w:val="9"/>
  </w:num>
  <w:num w:numId="14" w16cid:durableId="2012755403">
    <w:abstractNumId w:val="1"/>
  </w:num>
  <w:num w:numId="15" w16cid:durableId="2121875978">
    <w:abstractNumId w:val="16"/>
  </w:num>
  <w:num w:numId="16" w16cid:durableId="1856536301">
    <w:abstractNumId w:val="8"/>
  </w:num>
  <w:num w:numId="17" w16cid:durableId="246891429">
    <w:abstractNumId w:val="5"/>
  </w:num>
  <w:num w:numId="18" w16cid:durableId="1285161193">
    <w:abstractNumId w:val="10"/>
  </w:num>
  <w:num w:numId="19" w16cid:durableId="1543442754">
    <w:abstractNumId w:val="5"/>
    <w:lvlOverride w:ilvl="0">
      <w:startOverride w:val="1"/>
    </w:lvlOverride>
  </w:num>
  <w:num w:numId="20" w16cid:durableId="1012797905">
    <w:abstractNumId w:val="9"/>
    <w:lvlOverride w:ilvl="0"/>
  </w:num>
  <w:num w:numId="21" w16cid:durableId="775100374">
    <w:abstractNumId w:val="17"/>
    <w:lvlOverride w:ilvl="0"/>
  </w:num>
  <w:num w:numId="22" w16cid:durableId="1422408142">
    <w:abstractNumId w:val="16"/>
    <w:lvlOverride w:ilvl="0"/>
  </w:num>
  <w:num w:numId="23" w16cid:durableId="1293442708">
    <w:abstractNumId w:val="1"/>
    <w:lvlOverride w:ilvl="0"/>
  </w:num>
  <w:num w:numId="24" w16cid:durableId="194463112">
    <w:abstractNumId w:val="12"/>
    <w:lvlOverride w:ilvl="0"/>
  </w:num>
  <w:num w:numId="25" w16cid:durableId="678386462">
    <w:abstractNumId w:val="13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112E6"/>
    <w:rsid w:val="0019349E"/>
    <w:rsid w:val="002731BC"/>
    <w:rsid w:val="003C1438"/>
    <w:rsid w:val="00D1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5A1F1"/>
  <w15:docId w15:val="{07F64676-25AA-4138-81F9-138F13F50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kern w:val="3"/>
        <w:sz w:val="22"/>
        <w:szCs w:val="22"/>
        <w:lang w:val="ru-RU" w:eastAsia="pl-PL" w:bidi="ar-SA"/>
      </w:rPr>
    </w:rPrDefault>
    <w:pPrDefault>
      <w:pPr>
        <w:widowControl w:val="0"/>
        <w:autoSpaceDN w:val="0"/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1">
    <w:name w:val="Заголовок 1"/>
    <w:basedOn w:val="Standard"/>
    <w:next w:val="Textbody"/>
    <w:pPr>
      <w:keepNext/>
      <w:keepLines/>
      <w:spacing w:before="400" w:after="120"/>
      <w:outlineLvl w:val="0"/>
    </w:pPr>
    <w:rPr>
      <w:sz w:val="40"/>
      <w:szCs w:val="40"/>
    </w:rPr>
  </w:style>
  <w:style w:type="paragraph" w:customStyle="1" w:styleId="2">
    <w:name w:val="Заголовок 2"/>
    <w:basedOn w:val="Standard"/>
    <w:next w:val="Textbody"/>
    <w:pPr>
      <w:keepNext/>
      <w:keepLines/>
      <w:spacing w:before="360" w:after="120"/>
      <w:outlineLvl w:val="1"/>
    </w:pPr>
    <w:rPr>
      <w:sz w:val="32"/>
      <w:szCs w:val="32"/>
    </w:rPr>
  </w:style>
  <w:style w:type="paragraph" w:customStyle="1" w:styleId="3">
    <w:name w:val="Заголовок 3"/>
    <w:basedOn w:val="Standard"/>
    <w:next w:val="Textbod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customStyle="1" w:styleId="4">
    <w:name w:val="Заголовок 4"/>
    <w:basedOn w:val="Standard"/>
    <w:next w:val="Textbod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customStyle="1" w:styleId="5">
    <w:name w:val="Заголовок 5"/>
    <w:basedOn w:val="Standard"/>
    <w:next w:val="Textbody"/>
    <w:pPr>
      <w:keepNext/>
      <w:keepLines/>
      <w:spacing w:before="240" w:after="80"/>
      <w:outlineLvl w:val="4"/>
    </w:pPr>
    <w:rPr>
      <w:color w:val="666666"/>
    </w:rPr>
  </w:style>
  <w:style w:type="paragraph" w:customStyle="1" w:styleId="6">
    <w:name w:val="Заголовок 6"/>
    <w:basedOn w:val="Standard"/>
    <w:next w:val="Textbody"/>
    <w:pPr>
      <w:keepNext/>
      <w:keepLines/>
      <w:spacing w:before="240" w:after="80"/>
      <w:outlineLvl w:val="5"/>
    </w:pPr>
    <w:rPr>
      <w:i/>
      <w:color w:val="666666"/>
    </w:rPr>
  </w:style>
  <w:style w:type="paragraph" w:customStyle="1" w:styleId="a">
    <w:name w:val="Обычный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a0">
    <w:name w:val="Список"/>
    <w:basedOn w:val="Textbody"/>
    <w:rPr>
      <w:rFonts w:cs="Lucida Sans"/>
    </w:rPr>
  </w:style>
  <w:style w:type="paragraph" w:customStyle="1" w:styleId="a1">
    <w:name w:val="Название объекта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a2">
    <w:name w:val="Заголовок"/>
    <w:basedOn w:val="Standard"/>
    <w:next w:val="a3"/>
    <w:pPr>
      <w:keepNext/>
      <w:keepLines/>
      <w:spacing w:after="60"/>
    </w:pPr>
    <w:rPr>
      <w:b/>
      <w:bCs/>
      <w:sz w:val="52"/>
      <w:szCs w:val="52"/>
    </w:rPr>
  </w:style>
  <w:style w:type="paragraph" w:customStyle="1" w:styleId="a3">
    <w:name w:val="Подзаголовок"/>
    <w:basedOn w:val="Standard"/>
    <w:next w:val="Textbody"/>
    <w:pPr>
      <w:keepNext/>
      <w:keepLines/>
      <w:spacing w:after="320"/>
    </w:pPr>
    <w:rPr>
      <w:i/>
      <w:iCs/>
      <w:color w:val="666666"/>
      <w:sz w:val="30"/>
      <w:szCs w:val="30"/>
    </w:rPr>
  </w:style>
  <w:style w:type="paragraph" w:customStyle="1" w:styleId="a4">
    <w:name w:val="Абзац списка"/>
    <w:basedOn w:val="Standard"/>
    <w:pPr>
      <w:ind w:left="720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a5">
    <w:name w:val="Нижний колонтитул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a6">
    <w:name w:val="Верхний колонтитул"/>
    <w:basedOn w:val="a"/>
    <w:pPr>
      <w:tabs>
        <w:tab w:val="center" w:pos="4513"/>
        <w:tab w:val="right" w:pos="9026"/>
      </w:tabs>
      <w:spacing w:line="240" w:lineRule="auto"/>
    </w:pPr>
  </w:style>
  <w:style w:type="paragraph" w:styleId="Nagwek">
    <w:name w:val="header"/>
    <w:basedOn w:val="HeaderandFooter"/>
  </w:style>
  <w:style w:type="paragraph" w:styleId="Stopka">
    <w:name w:val="footer"/>
    <w:basedOn w:val="HeaderandFooter"/>
  </w:style>
  <w:style w:type="character" w:customStyle="1" w:styleId="a7">
    <w:name w:val="Основной шрифт абзаца"/>
  </w:style>
  <w:style w:type="character" w:customStyle="1" w:styleId="hwtze">
    <w:name w:val="hwtze"/>
    <w:basedOn w:val="a7"/>
  </w:style>
  <w:style w:type="character" w:customStyle="1" w:styleId="rynqvb">
    <w:name w:val="rynqvb"/>
    <w:basedOn w:val="a7"/>
  </w:style>
  <w:style w:type="character" w:customStyle="1" w:styleId="Internetlink">
    <w:name w:val="Internet link"/>
    <w:basedOn w:val="a7"/>
    <w:rPr>
      <w:color w:val="0000FF"/>
      <w:u w:val="single"/>
    </w:rPr>
  </w:style>
  <w:style w:type="character" w:customStyle="1" w:styleId="ListLabel1">
    <w:name w:val="ListLabel 1"/>
    <w:rPr>
      <w:u w:val="none"/>
    </w:rPr>
  </w:style>
  <w:style w:type="character" w:customStyle="1" w:styleId="ListLabel2">
    <w:name w:val="ListLabel 2"/>
    <w:rPr>
      <w:rFonts w:cs="Courier New"/>
    </w:rPr>
  </w:style>
  <w:style w:type="character" w:customStyle="1" w:styleId="a8">
    <w:name w:val="Верхний колонтитул Знак"/>
    <w:basedOn w:val="a7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rsiwek</dc:creator>
  <cp:lastModifiedBy>Ewa Młynarczuk</cp:lastModifiedBy>
  <cp:revision>2</cp:revision>
  <cp:lastPrinted>2025-08-01T14:00:00Z</cp:lastPrinted>
  <dcterms:created xsi:type="dcterms:W3CDTF">2025-09-23T08:08:00Z</dcterms:created>
  <dcterms:modified xsi:type="dcterms:W3CDTF">2025-09-23T08:08:00Z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